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3C0" w:rsidRDefault="006463C0" w:rsidP="006463C0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бюджетное общеобразовательное учреждение</w:t>
      </w:r>
    </w:p>
    <w:p w:rsidR="006463C0" w:rsidRDefault="006463C0" w:rsidP="006463C0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школа № 565 Кировского района Санкт-Петербурга</w:t>
      </w:r>
    </w:p>
    <w:p w:rsidR="00360483" w:rsidRPr="00360483" w:rsidRDefault="00360483" w:rsidP="00360483">
      <w:pPr>
        <w:jc w:val="center"/>
        <w:rPr>
          <w:sz w:val="28"/>
          <w:szCs w:val="28"/>
        </w:rPr>
      </w:pPr>
    </w:p>
    <w:p w:rsidR="00360483" w:rsidRPr="00360483" w:rsidRDefault="00360483" w:rsidP="00360483">
      <w:pPr>
        <w:jc w:val="center"/>
        <w:rPr>
          <w:sz w:val="28"/>
          <w:szCs w:val="28"/>
        </w:rPr>
      </w:pPr>
    </w:p>
    <w:p w:rsidR="00360483" w:rsidRPr="00360483" w:rsidRDefault="00360483" w:rsidP="00360483">
      <w:pPr>
        <w:jc w:val="center"/>
        <w:rPr>
          <w:sz w:val="28"/>
          <w:szCs w:val="28"/>
        </w:rPr>
      </w:pPr>
    </w:p>
    <w:p w:rsidR="00360483" w:rsidRPr="00360483" w:rsidRDefault="00360483" w:rsidP="00360483">
      <w:pPr>
        <w:jc w:val="center"/>
        <w:rPr>
          <w:sz w:val="28"/>
          <w:szCs w:val="28"/>
        </w:rPr>
      </w:pPr>
    </w:p>
    <w:p w:rsidR="00360483" w:rsidRPr="00360483" w:rsidRDefault="00360483" w:rsidP="003604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483">
        <w:rPr>
          <w:rFonts w:ascii="Times New Roman" w:hAnsi="Times New Roman"/>
          <w:sz w:val="28"/>
          <w:szCs w:val="28"/>
        </w:rPr>
        <w:t xml:space="preserve"> </w:t>
      </w:r>
      <w:r w:rsidRPr="00360483">
        <w:rPr>
          <w:rFonts w:ascii="Times New Roman" w:hAnsi="Times New Roman" w:cs="Times New Roman"/>
          <w:sz w:val="28"/>
          <w:szCs w:val="28"/>
        </w:rPr>
        <w:t xml:space="preserve">Сценарий внеурочного мероприятия, </w:t>
      </w:r>
    </w:p>
    <w:p w:rsidR="00360483" w:rsidRPr="00360483" w:rsidRDefault="00360483" w:rsidP="003604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483">
        <w:rPr>
          <w:rFonts w:ascii="Times New Roman" w:hAnsi="Times New Roman" w:cs="Times New Roman"/>
          <w:sz w:val="28"/>
          <w:szCs w:val="28"/>
        </w:rPr>
        <w:t>направленного на повышения культуры здоровья школьников, популяризацию здорового образа жизни в подростковой среде</w:t>
      </w:r>
    </w:p>
    <w:p w:rsidR="00360483" w:rsidRPr="00360483" w:rsidRDefault="00360483" w:rsidP="003604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0483">
        <w:rPr>
          <w:rFonts w:ascii="Times New Roman" w:hAnsi="Times New Roman" w:cs="Times New Roman"/>
          <w:sz w:val="28"/>
          <w:szCs w:val="28"/>
        </w:rPr>
        <w:t>«9 ШАГОВ …»</w:t>
      </w:r>
    </w:p>
    <w:p w:rsidR="00360483" w:rsidRPr="00360483" w:rsidRDefault="00360483" w:rsidP="00360483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360483" w:rsidRPr="00360483" w:rsidRDefault="00360483" w:rsidP="00360483">
      <w:pPr>
        <w:jc w:val="center"/>
        <w:rPr>
          <w:b/>
          <w:i/>
          <w:sz w:val="28"/>
          <w:szCs w:val="28"/>
        </w:rPr>
      </w:pPr>
    </w:p>
    <w:p w:rsidR="00360483" w:rsidRDefault="00360483" w:rsidP="00360483">
      <w:pPr>
        <w:jc w:val="center"/>
        <w:rPr>
          <w:color w:val="999999"/>
          <w:sz w:val="28"/>
          <w:szCs w:val="28"/>
        </w:rPr>
      </w:pPr>
    </w:p>
    <w:p w:rsidR="00360483" w:rsidRDefault="00360483" w:rsidP="00360483">
      <w:pPr>
        <w:jc w:val="center"/>
        <w:rPr>
          <w:color w:val="999999"/>
          <w:sz w:val="28"/>
          <w:szCs w:val="28"/>
        </w:rPr>
      </w:pPr>
    </w:p>
    <w:p w:rsidR="00360483" w:rsidRDefault="00360483" w:rsidP="00360483">
      <w:pPr>
        <w:jc w:val="center"/>
        <w:rPr>
          <w:color w:val="999999"/>
          <w:sz w:val="28"/>
          <w:szCs w:val="28"/>
        </w:rPr>
      </w:pPr>
    </w:p>
    <w:p w:rsidR="00360483" w:rsidRPr="00360483" w:rsidRDefault="00360483" w:rsidP="00360483">
      <w:pPr>
        <w:jc w:val="center"/>
        <w:rPr>
          <w:color w:val="999999"/>
          <w:sz w:val="28"/>
          <w:szCs w:val="28"/>
        </w:rPr>
      </w:pPr>
    </w:p>
    <w:p w:rsidR="00360483" w:rsidRPr="002302C1" w:rsidRDefault="002302C1" w:rsidP="002302C1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360483" w:rsidRPr="002302C1">
        <w:rPr>
          <w:rFonts w:ascii="Times New Roman" w:hAnsi="Times New Roman"/>
          <w:sz w:val="28"/>
          <w:szCs w:val="28"/>
          <w:u w:val="single"/>
        </w:rPr>
        <w:t>Подготовили</w:t>
      </w:r>
      <w:r w:rsidR="006463C0" w:rsidRPr="002302C1">
        <w:rPr>
          <w:rFonts w:ascii="Times New Roman" w:hAnsi="Times New Roman"/>
          <w:sz w:val="28"/>
          <w:szCs w:val="28"/>
          <w:u w:val="single"/>
        </w:rPr>
        <w:t>:</w:t>
      </w:r>
    </w:p>
    <w:p w:rsidR="00360483" w:rsidRPr="002302C1" w:rsidRDefault="002302C1" w:rsidP="002302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360483" w:rsidRPr="00360483">
        <w:rPr>
          <w:rFonts w:ascii="Times New Roman" w:hAnsi="Times New Roman"/>
          <w:sz w:val="28"/>
          <w:szCs w:val="28"/>
        </w:rPr>
        <w:t>Бетехтина Е.В.</w:t>
      </w:r>
      <w:r>
        <w:rPr>
          <w:rFonts w:ascii="Times New Roman" w:hAnsi="Times New Roman"/>
          <w:sz w:val="28"/>
          <w:szCs w:val="28"/>
        </w:rPr>
        <w:t>,</w:t>
      </w:r>
    </w:p>
    <w:p w:rsidR="00360483" w:rsidRDefault="002302C1" w:rsidP="002302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="006463C0">
        <w:rPr>
          <w:rFonts w:ascii="Times New Roman" w:hAnsi="Times New Roman"/>
          <w:sz w:val="28"/>
          <w:szCs w:val="28"/>
        </w:rPr>
        <w:t>учитель, воспитатель</w:t>
      </w:r>
    </w:p>
    <w:p w:rsidR="006463C0" w:rsidRDefault="002302C1" w:rsidP="002302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6463C0">
        <w:rPr>
          <w:rFonts w:ascii="Times New Roman" w:hAnsi="Times New Roman"/>
          <w:sz w:val="28"/>
          <w:szCs w:val="28"/>
        </w:rPr>
        <w:t>Лисенкова М.В.</w:t>
      </w:r>
      <w:r>
        <w:rPr>
          <w:rFonts w:ascii="Times New Roman" w:hAnsi="Times New Roman"/>
          <w:sz w:val="28"/>
          <w:szCs w:val="28"/>
        </w:rPr>
        <w:t>,</w:t>
      </w:r>
    </w:p>
    <w:p w:rsidR="006463C0" w:rsidRPr="006463C0" w:rsidRDefault="002302C1" w:rsidP="002302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1E5C9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6463C0">
        <w:rPr>
          <w:rFonts w:ascii="Times New Roman" w:hAnsi="Times New Roman"/>
          <w:sz w:val="28"/>
          <w:szCs w:val="28"/>
        </w:rPr>
        <w:t>учитель, методист</w:t>
      </w:r>
    </w:p>
    <w:p w:rsidR="00360483" w:rsidRPr="00360483" w:rsidRDefault="00F60853" w:rsidP="0036048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60483" w:rsidRPr="00360483" w:rsidRDefault="00360483" w:rsidP="00360483">
      <w:pPr>
        <w:spacing w:after="0" w:line="240" w:lineRule="auto"/>
        <w:jc w:val="right"/>
        <w:rPr>
          <w:sz w:val="28"/>
          <w:szCs w:val="28"/>
        </w:rPr>
      </w:pPr>
    </w:p>
    <w:p w:rsidR="00360483" w:rsidRPr="00360483" w:rsidRDefault="00360483" w:rsidP="00360483">
      <w:pPr>
        <w:spacing w:after="0" w:line="240" w:lineRule="auto"/>
        <w:jc w:val="right"/>
        <w:rPr>
          <w:sz w:val="28"/>
          <w:szCs w:val="28"/>
        </w:rPr>
      </w:pPr>
    </w:p>
    <w:p w:rsidR="00360483" w:rsidRPr="00360483" w:rsidRDefault="00360483" w:rsidP="00360483">
      <w:pPr>
        <w:jc w:val="right"/>
        <w:rPr>
          <w:sz w:val="28"/>
          <w:szCs w:val="28"/>
        </w:rPr>
      </w:pPr>
    </w:p>
    <w:p w:rsidR="00360483" w:rsidRDefault="00360483" w:rsidP="00360483">
      <w:pPr>
        <w:jc w:val="right"/>
        <w:rPr>
          <w:sz w:val="28"/>
          <w:szCs w:val="28"/>
        </w:rPr>
      </w:pPr>
    </w:p>
    <w:p w:rsidR="00F60853" w:rsidRDefault="00F60853" w:rsidP="00360483">
      <w:pPr>
        <w:jc w:val="right"/>
        <w:rPr>
          <w:sz w:val="28"/>
          <w:szCs w:val="28"/>
        </w:rPr>
      </w:pPr>
    </w:p>
    <w:p w:rsidR="00F60853" w:rsidRPr="00360483" w:rsidRDefault="00F60853" w:rsidP="00360483">
      <w:pPr>
        <w:jc w:val="right"/>
        <w:rPr>
          <w:sz w:val="28"/>
          <w:szCs w:val="28"/>
        </w:rPr>
      </w:pPr>
    </w:p>
    <w:p w:rsidR="00360483" w:rsidRPr="00360483" w:rsidRDefault="00360483" w:rsidP="003604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0483">
        <w:rPr>
          <w:rFonts w:ascii="Times New Roman" w:hAnsi="Times New Roman"/>
          <w:sz w:val="28"/>
          <w:szCs w:val="28"/>
        </w:rPr>
        <w:t xml:space="preserve"> Санкт-Петербург </w:t>
      </w:r>
    </w:p>
    <w:p w:rsidR="00360483" w:rsidRPr="00360483" w:rsidRDefault="00360483" w:rsidP="003604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0483">
        <w:rPr>
          <w:rFonts w:ascii="Times New Roman" w:hAnsi="Times New Roman"/>
          <w:sz w:val="28"/>
          <w:szCs w:val="28"/>
        </w:rPr>
        <w:t>2013г.</w:t>
      </w:r>
    </w:p>
    <w:p w:rsidR="00360483" w:rsidRPr="00360483" w:rsidRDefault="00360483" w:rsidP="00360483">
      <w:pPr>
        <w:jc w:val="center"/>
        <w:rPr>
          <w:rFonts w:ascii="Times New Roman" w:hAnsi="Times New Roman"/>
          <w:sz w:val="28"/>
          <w:szCs w:val="28"/>
        </w:rPr>
      </w:pPr>
    </w:p>
    <w:p w:rsidR="00360483" w:rsidRPr="00360483" w:rsidRDefault="00360483" w:rsidP="001127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0483" w:rsidRDefault="00360483" w:rsidP="002176A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60483" w:rsidRPr="00360483" w:rsidRDefault="00E8304F" w:rsidP="002176A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6048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«Здоровье – это та вершина, которую каждый должен покорить сам»</w:t>
      </w:r>
    </w:p>
    <w:p w:rsidR="00E8304F" w:rsidRPr="00360483" w:rsidRDefault="00360483" w:rsidP="002176A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60483">
        <w:rPr>
          <w:rFonts w:ascii="Times New Roman" w:hAnsi="Times New Roman" w:cs="Times New Roman"/>
          <w:i/>
          <w:iCs/>
          <w:sz w:val="28"/>
          <w:szCs w:val="28"/>
        </w:rPr>
        <w:t xml:space="preserve"> И. </w:t>
      </w:r>
      <w:proofErr w:type="spellStart"/>
      <w:r w:rsidRPr="00360483">
        <w:rPr>
          <w:rFonts w:ascii="Times New Roman" w:hAnsi="Times New Roman" w:cs="Times New Roman"/>
          <w:i/>
          <w:iCs/>
          <w:sz w:val="28"/>
          <w:szCs w:val="28"/>
        </w:rPr>
        <w:t>Брехман</w:t>
      </w:r>
      <w:proofErr w:type="spellEnd"/>
    </w:p>
    <w:p w:rsidR="001127B9" w:rsidRPr="00360483" w:rsidRDefault="001127B9" w:rsidP="001127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6043" w:rsidRPr="00360483" w:rsidRDefault="001127B9" w:rsidP="008760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483">
        <w:rPr>
          <w:rFonts w:ascii="Times New Roman" w:hAnsi="Times New Roman" w:cs="Times New Roman"/>
          <w:sz w:val="28"/>
          <w:szCs w:val="28"/>
          <w:u w:val="single"/>
        </w:rPr>
        <w:t>Цель мероприятия</w:t>
      </w:r>
      <w:r w:rsidRPr="00360483">
        <w:rPr>
          <w:rFonts w:ascii="Times New Roman" w:hAnsi="Times New Roman" w:cs="Times New Roman"/>
          <w:sz w:val="28"/>
          <w:szCs w:val="28"/>
        </w:rPr>
        <w:t xml:space="preserve">: </w:t>
      </w:r>
      <w:r w:rsidR="00876043" w:rsidRPr="00360483">
        <w:rPr>
          <w:rFonts w:ascii="Times New Roman" w:hAnsi="Times New Roman" w:cs="Times New Roman"/>
          <w:sz w:val="28"/>
          <w:szCs w:val="28"/>
        </w:rPr>
        <w:t xml:space="preserve">  Это стремление  сделать лучшие достижения мирового опыта   личным достоянием каждого учащегося  в кропотливом самосовершенствовании, наградой за которое будет не только физическое здоровье, но и ясность ума, полнота чувств и постоянный приток бодрости.</w:t>
      </w:r>
    </w:p>
    <w:p w:rsidR="001127B9" w:rsidRPr="00360483" w:rsidRDefault="001127B9" w:rsidP="00947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483">
        <w:rPr>
          <w:rFonts w:ascii="Times New Roman" w:hAnsi="Times New Roman" w:cs="Times New Roman"/>
          <w:sz w:val="28"/>
          <w:szCs w:val="28"/>
          <w:u w:val="single"/>
        </w:rPr>
        <w:t>Задачи мероприятия</w:t>
      </w:r>
      <w:r w:rsidRPr="00360483">
        <w:rPr>
          <w:rFonts w:ascii="Times New Roman" w:hAnsi="Times New Roman" w:cs="Times New Roman"/>
          <w:sz w:val="28"/>
          <w:szCs w:val="28"/>
        </w:rPr>
        <w:t>:</w:t>
      </w:r>
    </w:p>
    <w:p w:rsidR="001127B9" w:rsidRPr="00360483" w:rsidRDefault="001127B9" w:rsidP="00947CF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483">
        <w:rPr>
          <w:rFonts w:ascii="Times New Roman" w:hAnsi="Times New Roman" w:cs="Times New Roman"/>
          <w:sz w:val="28"/>
          <w:szCs w:val="28"/>
        </w:rPr>
        <w:t>Обучающие</w:t>
      </w:r>
    </w:p>
    <w:p w:rsidR="00D16EC6" w:rsidRPr="00360483" w:rsidRDefault="00D16EC6" w:rsidP="00D16EC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483">
        <w:rPr>
          <w:rFonts w:ascii="Times New Roman" w:hAnsi="Times New Roman" w:cs="Times New Roman"/>
          <w:sz w:val="28"/>
          <w:szCs w:val="28"/>
        </w:rPr>
        <w:t>Дать ученикам общее представление о здоровье, как о ценности, расширить представления о состоянии собственного тела, узнать свой организм, научить беречь с</w:t>
      </w:r>
      <w:r w:rsidR="00C95667" w:rsidRPr="00360483">
        <w:rPr>
          <w:rFonts w:ascii="Times New Roman" w:hAnsi="Times New Roman" w:cs="Times New Roman"/>
          <w:sz w:val="28"/>
          <w:szCs w:val="28"/>
        </w:rPr>
        <w:t xml:space="preserve">вое здоровье и заботится о нем </w:t>
      </w:r>
    </w:p>
    <w:p w:rsidR="00C95667" w:rsidRPr="00360483" w:rsidRDefault="00C95667" w:rsidP="00D16EC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483">
        <w:rPr>
          <w:rFonts w:ascii="Times New Roman" w:hAnsi="Times New Roman" w:cs="Times New Roman"/>
          <w:sz w:val="28"/>
          <w:szCs w:val="28"/>
        </w:rPr>
        <w:t>Познакомить учащихся с правильным распорядком дня. Показать важность соблюдения режима в укреплении здоровья каждого человека</w:t>
      </w:r>
    </w:p>
    <w:p w:rsidR="001127B9" w:rsidRPr="00360483" w:rsidRDefault="001127B9" w:rsidP="00947CF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483">
        <w:rPr>
          <w:rFonts w:ascii="Times New Roman" w:hAnsi="Times New Roman" w:cs="Times New Roman"/>
          <w:sz w:val="28"/>
          <w:szCs w:val="28"/>
        </w:rPr>
        <w:t>Коррекционные</w:t>
      </w:r>
    </w:p>
    <w:p w:rsidR="00D16EC6" w:rsidRPr="00114E3F" w:rsidRDefault="00D16EC6" w:rsidP="00D16EC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483">
        <w:rPr>
          <w:rFonts w:ascii="Times New Roman" w:hAnsi="Times New Roman" w:cs="Times New Roman"/>
          <w:sz w:val="28"/>
          <w:szCs w:val="28"/>
        </w:rPr>
        <w:t xml:space="preserve">Помочь </w:t>
      </w:r>
      <w:proofErr w:type="gramStart"/>
      <w:r w:rsidRPr="0036048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360483">
        <w:rPr>
          <w:rFonts w:ascii="Times New Roman" w:hAnsi="Times New Roman" w:cs="Times New Roman"/>
          <w:sz w:val="28"/>
          <w:szCs w:val="28"/>
        </w:rPr>
        <w:t xml:space="preserve"> в формировании привычек здорового образа</w:t>
      </w:r>
      <w:r w:rsidRPr="00114E3F">
        <w:rPr>
          <w:rFonts w:ascii="Times New Roman" w:hAnsi="Times New Roman" w:cs="Times New Roman"/>
          <w:sz w:val="28"/>
          <w:szCs w:val="28"/>
        </w:rPr>
        <w:t xml:space="preserve"> жизни, привитию стойких ку</w:t>
      </w:r>
      <w:r w:rsidR="006B06F5" w:rsidRPr="00114E3F">
        <w:rPr>
          <w:rFonts w:ascii="Times New Roman" w:hAnsi="Times New Roman" w:cs="Times New Roman"/>
          <w:sz w:val="28"/>
          <w:szCs w:val="28"/>
        </w:rPr>
        <w:t>льтурно - гигиенических навыков</w:t>
      </w:r>
    </w:p>
    <w:p w:rsidR="006B06F5" w:rsidRPr="00114E3F" w:rsidRDefault="006B06F5" w:rsidP="00D16EC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Развивать воображение и умение о</w:t>
      </w:r>
      <w:r w:rsidR="00837CFB" w:rsidRPr="00114E3F">
        <w:rPr>
          <w:rFonts w:ascii="Times New Roman" w:hAnsi="Times New Roman" w:cs="Times New Roman"/>
          <w:sz w:val="28"/>
          <w:szCs w:val="28"/>
        </w:rPr>
        <w:t>тображать свой замысел</w:t>
      </w:r>
    </w:p>
    <w:p w:rsidR="001127B9" w:rsidRPr="00114E3F" w:rsidRDefault="001127B9" w:rsidP="00947CF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Воспитательные</w:t>
      </w:r>
    </w:p>
    <w:p w:rsidR="00D16EC6" w:rsidRPr="00114E3F" w:rsidRDefault="00D16EC6" w:rsidP="00D16EC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Формировать положительные качества личности каждого ученика, нравственного и культурного поведения - мотивов укрепления здоровья.</w:t>
      </w:r>
    </w:p>
    <w:p w:rsidR="006B06F5" w:rsidRPr="00114E3F" w:rsidRDefault="006B06F5" w:rsidP="00D16EC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Воспитывать желание заботится о своем здоровье</w:t>
      </w:r>
    </w:p>
    <w:p w:rsidR="00D16EC6" w:rsidRPr="00114E3F" w:rsidRDefault="00D16EC6" w:rsidP="00D16EC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Воспитывать</w:t>
      </w:r>
      <w:r w:rsidR="006B06F5" w:rsidRPr="00114E3F">
        <w:rPr>
          <w:rFonts w:ascii="Times New Roman" w:hAnsi="Times New Roman" w:cs="Times New Roman"/>
          <w:sz w:val="28"/>
          <w:szCs w:val="28"/>
        </w:rPr>
        <w:t xml:space="preserve"> у учащихся </w:t>
      </w:r>
      <w:r w:rsidRPr="00114E3F">
        <w:rPr>
          <w:rFonts w:ascii="Times New Roman" w:hAnsi="Times New Roman" w:cs="Times New Roman"/>
          <w:sz w:val="28"/>
          <w:szCs w:val="28"/>
        </w:rPr>
        <w:t>потребность к здоровому образу жизни</w:t>
      </w:r>
    </w:p>
    <w:p w:rsidR="00495970" w:rsidRPr="00114E3F" w:rsidRDefault="00495970" w:rsidP="00947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C3363" w:rsidRPr="00114E3F" w:rsidRDefault="00CC3363" w:rsidP="00947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Описание этапов мероприятия</w:t>
      </w:r>
      <w:r w:rsidRPr="00114E3F">
        <w:rPr>
          <w:rFonts w:ascii="Times New Roman" w:hAnsi="Times New Roman" w:cs="Times New Roman"/>
          <w:sz w:val="28"/>
          <w:szCs w:val="28"/>
        </w:rPr>
        <w:t>:</w:t>
      </w:r>
    </w:p>
    <w:p w:rsidR="0004047A" w:rsidRPr="00114E3F" w:rsidRDefault="00D950F9" w:rsidP="0004047A">
      <w:pPr>
        <w:pStyle w:val="a6"/>
        <w:numPr>
          <w:ilvl w:val="0"/>
          <w:numId w:val="6"/>
        </w:numPr>
        <w:spacing w:before="0" w:beforeAutospacing="0" w:after="0" w:afterAutospacing="0"/>
        <w:jc w:val="both"/>
        <w:rPr>
          <w:color w:val="auto"/>
          <w:sz w:val="28"/>
          <w:szCs w:val="28"/>
        </w:rPr>
      </w:pPr>
      <w:r w:rsidRPr="00114E3F">
        <w:rPr>
          <w:color w:val="auto"/>
          <w:sz w:val="28"/>
          <w:szCs w:val="28"/>
        </w:rPr>
        <w:t>П</w:t>
      </w:r>
      <w:r w:rsidR="0004047A" w:rsidRPr="00114E3F">
        <w:rPr>
          <w:color w:val="auto"/>
          <w:sz w:val="28"/>
          <w:szCs w:val="28"/>
        </w:rPr>
        <w:t>одготовительный</w:t>
      </w:r>
      <w:r w:rsidRPr="00114E3F">
        <w:rPr>
          <w:color w:val="auto"/>
          <w:sz w:val="28"/>
          <w:szCs w:val="28"/>
        </w:rPr>
        <w:t xml:space="preserve"> этап</w:t>
      </w:r>
    </w:p>
    <w:p w:rsidR="00DE2B14" w:rsidRPr="00114E3F" w:rsidRDefault="00DE2B14" w:rsidP="0004047A">
      <w:pPr>
        <w:pStyle w:val="a6"/>
        <w:spacing w:before="0" w:beforeAutospacing="0" w:after="0" w:afterAutospacing="0"/>
        <w:jc w:val="both"/>
        <w:rPr>
          <w:i/>
          <w:iCs/>
          <w:color w:val="auto"/>
          <w:sz w:val="28"/>
          <w:szCs w:val="28"/>
        </w:rPr>
      </w:pPr>
      <w:proofErr w:type="gramStart"/>
      <w:r w:rsidRPr="00114E3F">
        <w:rPr>
          <w:color w:val="auto"/>
          <w:sz w:val="28"/>
          <w:szCs w:val="28"/>
        </w:rPr>
        <w:t>Актовый зал оформлен высказываниями великих людей (Здоровье – это вершина, на которую человек должен подняться сам.</w:t>
      </w:r>
      <w:proofErr w:type="gramEnd"/>
      <w:r w:rsidRPr="00114E3F">
        <w:rPr>
          <w:color w:val="auto"/>
          <w:sz w:val="28"/>
          <w:szCs w:val="28"/>
        </w:rPr>
        <w:t xml:space="preserve"> </w:t>
      </w:r>
      <w:r w:rsidRPr="00114E3F">
        <w:rPr>
          <w:i/>
          <w:iCs/>
          <w:color w:val="auto"/>
          <w:sz w:val="28"/>
          <w:szCs w:val="28"/>
        </w:rPr>
        <w:t xml:space="preserve">(И. </w:t>
      </w:r>
      <w:proofErr w:type="spellStart"/>
      <w:r w:rsidRPr="00114E3F">
        <w:rPr>
          <w:i/>
          <w:iCs/>
          <w:color w:val="auto"/>
          <w:sz w:val="28"/>
          <w:szCs w:val="28"/>
        </w:rPr>
        <w:t>Брехман</w:t>
      </w:r>
      <w:proofErr w:type="spellEnd"/>
      <w:r w:rsidRPr="00114E3F">
        <w:rPr>
          <w:i/>
          <w:iCs/>
          <w:color w:val="auto"/>
          <w:sz w:val="28"/>
          <w:szCs w:val="28"/>
        </w:rPr>
        <w:t xml:space="preserve"> </w:t>
      </w:r>
      <w:proofErr w:type="gramStart"/>
      <w:r w:rsidRPr="00114E3F">
        <w:rPr>
          <w:i/>
          <w:iCs/>
          <w:color w:val="auto"/>
          <w:sz w:val="28"/>
          <w:szCs w:val="28"/>
        </w:rPr>
        <w:t>-о</w:t>
      </w:r>
      <w:proofErr w:type="gramEnd"/>
      <w:r w:rsidRPr="00114E3F">
        <w:rPr>
          <w:i/>
          <w:iCs/>
          <w:color w:val="auto"/>
          <w:sz w:val="28"/>
          <w:szCs w:val="28"/>
        </w:rPr>
        <w:t xml:space="preserve">снователь </w:t>
      </w:r>
      <w:proofErr w:type="spellStart"/>
      <w:r w:rsidRPr="00114E3F">
        <w:rPr>
          <w:i/>
          <w:iCs/>
          <w:color w:val="auto"/>
          <w:sz w:val="28"/>
          <w:szCs w:val="28"/>
        </w:rPr>
        <w:t>валеологии</w:t>
      </w:r>
      <w:proofErr w:type="spellEnd"/>
      <w:r w:rsidRPr="00114E3F">
        <w:rPr>
          <w:i/>
          <w:iCs/>
          <w:color w:val="auto"/>
          <w:sz w:val="28"/>
          <w:szCs w:val="28"/>
        </w:rPr>
        <w:t xml:space="preserve">), </w:t>
      </w:r>
      <w:r w:rsidRPr="00114E3F">
        <w:rPr>
          <w:color w:val="auto"/>
          <w:sz w:val="28"/>
          <w:szCs w:val="28"/>
        </w:rPr>
        <w:t>Главное, от чего зависит физическое здоровье, – здоровье нравственное…, чтобы сохранить свое здоровье, думай о здоровье других.</w:t>
      </w:r>
      <w:r w:rsidRPr="00114E3F">
        <w:rPr>
          <w:i/>
          <w:iCs/>
          <w:color w:val="auto"/>
          <w:sz w:val="28"/>
          <w:szCs w:val="28"/>
        </w:rPr>
        <w:t>(Д.С. Лихачев.)</w:t>
      </w:r>
      <w:r w:rsidRPr="00114E3F">
        <w:rPr>
          <w:color w:val="auto"/>
          <w:sz w:val="28"/>
          <w:szCs w:val="28"/>
        </w:rPr>
        <w:t xml:space="preserve"> Здоровое тело – продукт здорового рассудка. </w:t>
      </w:r>
      <w:r w:rsidRPr="00114E3F">
        <w:rPr>
          <w:i/>
          <w:iCs/>
          <w:color w:val="auto"/>
          <w:sz w:val="28"/>
          <w:szCs w:val="28"/>
        </w:rPr>
        <w:t>(Б. Шоу.)</w:t>
      </w:r>
      <w:r w:rsidRPr="00114E3F">
        <w:rPr>
          <w:color w:val="auto"/>
          <w:sz w:val="28"/>
          <w:szCs w:val="28"/>
        </w:rPr>
        <w:t xml:space="preserve"> Здоровье – это не подарок, который человек получает один раз и на всю жизнь, а результат сознательного поведения каждого человека и всех в обществе</w:t>
      </w:r>
      <w:proofErr w:type="gramStart"/>
      <w:r w:rsidRPr="00114E3F">
        <w:rPr>
          <w:color w:val="auto"/>
          <w:sz w:val="28"/>
          <w:szCs w:val="28"/>
        </w:rPr>
        <w:t>.</w:t>
      </w:r>
      <w:r w:rsidRPr="00114E3F">
        <w:rPr>
          <w:i/>
          <w:iCs/>
          <w:color w:val="auto"/>
          <w:sz w:val="28"/>
          <w:szCs w:val="28"/>
        </w:rPr>
        <w:t>(</w:t>
      </w:r>
      <w:proofErr w:type="gramEnd"/>
      <w:r w:rsidRPr="00114E3F">
        <w:rPr>
          <w:i/>
          <w:iCs/>
          <w:color w:val="auto"/>
          <w:sz w:val="28"/>
          <w:szCs w:val="28"/>
        </w:rPr>
        <w:t xml:space="preserve">П. Фосс – нем. профессор – </w:t>
      </w:r>
      <w:proofErr w:type="spellStart"/>
      <w:r w:rsidRPr="00114E3F">
        <w:rPr>
          <w:i/>
          <w:iCs/>
          <w:color w:val="auto"/>
          <w:sz w:val="28"/>
          <w:szCs w:val="28"/>
        </w:rPr>
        <w:t>валеолог</w:t>
      </w:r>
      <w:proofErr w:type="spellEnd"/>
      <w:r w:rsidRPr="00114E3F">
        <w:rPr>
          <w:i/>
          <w:iCs/>
          <w:color w:val="auto"/>
          <w:sz w:val="28"/>
          <w:szCs w:val="28"/>
        </w:rPr>
        <w:t>.)</w:t>
      </w:r>
      <w:r w:rsidRPr="00114E3F">
        <w:rPr>
          <w:color w:val="auto"/>
          <w:sz w:val="28"/>
          <w:szCs w:val="28"/>
        </w:rPr>
        <w:t xml:space="preserve"> Человек, двигаясь и при </w:t>
      </w:r>
      <w:proofErr w:type="gramStart"/>
      <w:r w:rsidRPr="00114E3F">
        <w:rPr>
          <w:color w:val="auto"/>
          <w:sz w:val="28"/>
          <w:szCs w:val="28"/>
        </w:rPr>
        <w:t>этом</w:t>
      </w:r>
      <w:proofErr w:type="gramEnd"/>
      <w:r w:rsidRPr="00114E3F">
        <w:rPr>
          <w:color w:val="auto"/>
          <w:sz w:val="28"/>
          <w:szCs w:val="28"/>
        </w:rPr>
        <w:t xml:space="preserve"> развиваясь, сам заводит часы своей жизни. </w:t>
      </w:r>
      <w:r w:rsidRPr="00114E3F">
        <w:rPr>
          <w:i/>
          <w:iCs/>
          <w:color w:val="auto"/>
          <w:sz w:val="28"/>
          <w:szCs w:val="28"/>
        </w:rPr>
        <w:t>(И. Аршавский)</w:t>
      </w:r>
    </w:p>
    <w:p w:rsidR="00947CFA" w:rsidRPr="00114E3F" w:rsidRDefault="00947CFA" w:rsidP="00040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За неделю до мероприятия участникам игры предлагается подготовить короткое выступление-доказательство (домашнее задание), что именно их направление самое главное для  Здоровья Человека. Это – рациональное питание, закаливание, спорт и движение, правильный режим дня, а так же отказ от вредных привычек и стресса (умение владеть собой). </w:t>
      </w:r>
    </w:p>
    <w:p w:rsidR="0004047A" w:rsidRPr="00114E3F" w:rsidRDefault="00D950F9" w:rsidP="0004047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Орга</w:t>
      </w:r>
      <w:r w:rsidR="0004047A" w:rsidRPr="00114E3F">
        <w:rPr>
          <w:rFonts w:ascii="Times New Roman" w:hAnsi="Times New Roman" w:cs="Times New Roman"/>
          <w:sz w:val="28"/>
          <w:szCs w:val="28"/>
        </w:rPr>
        <w:t>низационный этап – создание</w:t>
      </w:r>
      <w:r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="0004047A" w:rsidRPr="00114E3F">
        <w:rPr>
          <w:rFonts w:ascii="Times New Roman" w:hAnsi="Times New Roman" w:cs="Times New Roman"/>
          <w:sz w:val="28"/>
          <w:szCs w:val="28"/>
        </w:rPr>
        <w:t>эмоционального настроя, концентрация внимания участников игры.</w:t>
      </w:r>
    </w:p>
    <w:p w:rsidR="0004047A" w:rsidRPr="00114E3F" w:rsidRDefault="00D950F9" w:rsidP="0004047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lastRenderedPageBreak/>
        <w:t xml:space="preserve">Целеполагание – пробуждение познавательного интереса, помощь в определении направления деятельности школьников.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Просмотр мультфильмов о здоровье («Бегемот, который боялся делать прививки</w:t>
      </w:r>
      <w:r w:rsidR="000864B0" w:rsidRPr="00114E3F">
        <w:rPr>
          <w:rFonts w:ascii="Times New Roman" w:hAnsi="Times New Roman" w:cs="Times New Roman"/>
          <w:sz w:val="28"/>
          <w:szCs w:val="28"/>
        </w:rPr>
        <w:t>»</w:t>
      </w:r>
      <w:r w:rsidRPr="00114E3F">
        <w:rPr>
          <w:rFonts w:ascii="Times New Roman" w:hAnsi="Times New Roman" w:cs="Times New Roman"/>
          <w:sz w:val="28"/>
          <w:szCs w:val="28"/>
        </w:rPr>
        <w:t xml:space="preserve"> и др.</w:t>
      </w:r>
      <w:proofErr w:type="gramEnd"/>
    </w:p>
    <w:p w:rsidR="00D950F9" w:rsidRPr="00114E3F" w:rsidRDefault="00D950F9" w:rsidP="0004047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Собственно игра – актуализация знаний и обобщение изученного материала по теме ЗОЖ</w:t>
      </w:r>
    </w:p>
    <w:p w:rsidR="00947CFA" w:rsidRPr="00114E3F" w:rsidRDefault="008B14F4" w:rsidP="00636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В актовом зале школы проходит игра 4-х команд, каждая из которых представляет одно из направлений здорового образа жизни</w:t>
      </w:r>
      <w:r w:rsidR="00947CFA"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Pr="00114E3F">
        <w:rPr>
          <w:rFonts w:ascii="Times New Roman" w:hAnsi="Times New Roman" w:cs="Times New Roman"/>
          <w:sz w:val="28"/>
          <w:szCs w:val="28"/>
        </w:rPr>
        <w:t xml:space="preserve">(ЗОЖ). Каждая команда («Здоровое питание», «Движение и спорт», «Режим дня» и «Искоренение вредных привычек») старается доказать, что она самая главная для Здоровья Человека. </w:t>
      </w:r>
    </w:p>
    <w:p w:rsidR="00975E99" w:rsidRPr="00114E3F" w:rsidRDefault="00947CFA" w:rsidP="00947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Далее</w:t>
      </w:r>
      <w:r w:rsidR="00DE2B14" w:rsidRPr="00114E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2B14" w:rsidRPr="00114E3F">
        <w:rPr>
          <w:rFonts w:ascii="Times New Roman" w:hAnsi="Times New Roman" w:cs="Times New Roman"/>
          <w:sz w:val="28"/>
          <w:szCs w:val="28"/>
        </w:rPr>
        <w:t>игра</w:t>
      </w:r>
      <w:proofErr w:type="gramEnd"/>
      <w:r w:rsidR="00DE2B14" w:rsidRPr="00114E3F">
        <w:rPr>
          <w:rFonts w:ascii="Times New Roman" w:hAnsi="Times New Roman" w:cs="Times New Roman"/>
          <w:sz w:val="28"/>
          <w:szCs w:val="28"/>
        </w:rPr>
        <w:t xml:space="preserve"> состоящая из различных соревнований</w:t>
      </w:r>
      <w:r w:rsidR="00E565CC" w:rsidRPr="00114E3F">
        <w:rPr>
          <w:rFonts w:ascii="Times New Roman" w:hAnsi="Times New Roman" w:cs="Times New Roman"/>
          <w:sz w:val="28"/>
          <w:szCs w:val="28"/>
        </w:rPr>
        <w:t xml:space="preserve"> с </w:t>
      </w:r>
      <w:r w:rsidR="00E565CC" w:rsidRPr="00114E3F">
        <w:rPr>
          <w:rFonts w:ascii="Times New Roman" w:hAnsi="Times New Roman" w:cs="Times New Roman"/>
          <w:sz w:val="28"/>
          <w:szCs w:val="28"/>
          <w:u w:val="single"/>
        </w:rPr>
        <w:t>2 динамическими антрактами</w:t>
      </w:r>
      <w:r w:rsidR="00975E99" w:rsidRPr="00114E3F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47CFA" w:rsidRPr="00114E3F" w:rsidRDefault="00975E99" w:rsidP="00975E9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Представление команд</w:t>
      </w:r>
    </w:p>
    <w:p w:rsidR="00975E99" w:rsidRPr="00114E3F" w:rsidRDefault="00975E99" w:rsidP="00975E9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Рисунок – плакат о «главном» направлении ЗОЖ</w:t>
      </w:r>
    </w:p>
    <w:p w:rsidR="00975E99" w:rsidRPr="00114E3F" w:rsidRDefault="00975E99" w:rsidP="00975E9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Режим дня в картинках.</w:t>
      </w:r>
    </w:p>
    <w:p w:rsidR="00AC2720" w:rsidRPr="00114E3F" w:rsidRDefault="00AC2720" w:rsidP="00AC27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Пословицы о красоте души.</w:t>
      </w:r>
    </w:p>
    <w:p w:rsidR="00AC2720" w:rsidRPr="00114E3F" w:rsidRDefault="00AC2720" w:rsidP="00AC27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Конкурс капитанов «Раскрась курильщика»</w:t>
      </w:r>
    </w:p>
    <w:p w:rsidR="00AC2720" w:rsidRPr="00114E3F" w:rsidRDefault="00AC2720" w:rsidP="00AC272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Убери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вредное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 xml:space="preserve"> (Разговор о питании).</w:t>
      </w:r>
    </w:p>
    <w:p w:rsidR="0004047A" w:rsidRPr="00114E3F" w:rsidRDefault="0004047A" w:rsidP="0004047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Игра со зрителями</w:t>
      </w:r>
    </w:p>
    <w:p w:rsidR="0004047A" w:rsidRPr="00114E3F" w:rsidRDefault="0004047A" w:rsidP="0004047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Собери Цветок Здоровья</w:t>
      </w:r>
    </w:p>
    <w:p w:rsidR="00975E99" w:rsidRPr="00114E3F" w:rsidRDefault="00D950F9" w:rsidP="00975E9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Использование презентации </w:t>
      </w:r>
      <w:r w:rsidRPr="00114E3F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Pr="00114E3F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114E3F">
        <w:rPr>
          <w:rFonts w:ascii="Times New Roman" w:hAnsi="Times New Roman" w:cs="Times New Roman"/>
          <w:sz w:val="28"/>
          <w:szCs w:val="28"/>
        </w:rPr>
        <w:t xml:space="preserve"> «9 шагов к здоровому образу жизни»</w:t>
      </w:r>
    </w:p>
    <w:p w:rsidR="0055509B" w:rsidRPr="00114E3F" w:rsidRDefault="0055509B" w:rsidP="0055509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Давайте подведем итог игре.</w:t>
      </w:r>
    </w:p>
    <w:p w:rsidR="00D950F9" w:rsidRPr="00114E3F" w:rsidRDefault="00D950F9" w:rsidP="00D950F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Подведение итогов игры и рефлексия</w:t>
      </w:r>
    </w:p>
    <w:p w:rsidR="00947CFA" w:rsidRPr="00114E3F" w:rsidRDefault="008B14F4" w:rsidP="00D95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К концу игры участникам и зрителям становится понятно, что всё важно для ЗОЖ, что </w:t>
      </w:r>
      <w:r w:rsidR="00947CFA" w:rsidRPr="00114E3F">
        <w:rPr>
          <w:rFonts w:ascii="Times New Roman" w:hAnsi="Times New Roman" w:cs="Times New Roman"/>
          <w:sz w:val="28"/>
          <w:szCs w:val="28"/>
        </w:rPr>
        <w:t>Здоровье – это богатство. Его можно накапливать, а можно быстро потерять.</w:t>
      </w:r>
    </w:p>
    <w:p w:rsidR="00907CFF" w:rsidRPr="00114E3F" w:rsidRDefault="00907CF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Что выполнение всего 4-х условий дарует Человеку долгую, полноценную жизнь</w:t>
      </w:r>
      <w:r w:rsidR="00837CFB" w:rsidRPr="00114E3F">
        <w:rPr>
          <w:rFonts w:ascii="Times New Roman" w:hAnsi="Times New Roman" w:cs="Times New Roman"/>
          <w:sz w:val="28"/>
          <w:szCs w:val="28"/>
        </w:rPr>
        <w:t>:</w:t>
      </w:r>
    </w:p>
    <w:p w:rsidR="00907CFF" w:rsidRPr="00114E3F" w:rsidRDefault="00907CF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Необходимо соблюдать режим дня,  определенный образ жизни в согласии со своим темпераментом и ритмами природы.</w:t>
      </w:r>
    </w:p>
    <w:p w:rsidR="00907CFF" w:rsidRPr="00114E3F" w:rsidRDefault="00907CF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Правильно организовать и поддерживать свое питание.</w:t>
      </w:r>
    </w:p>
    <w:p w:rsidR="00907CFF" w:rsidRPr="00114E3F" w:rsidRDefault="00907CF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Регулярно тренировать свое тело, закалятся и больше бывать на свежем воздухе.</w:t>
      </w:r>
    </w:p>
    <w:p w:rsidR="00907CFF" w:rsidRPr="00114E3F" w:rsidRDefault="00907CF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Отказаться от вредных привычек и дарить окружающим положительные эмоции.</w:t>
      </w:r>
    </w:p>
    <w:p w:rsidR="00907CFF" w:rsidRPr="00114E3F" w:rsidRDefault="00907CF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3363" w:rsidRPr="00114E3F" w:rsidRDefault="00CC3363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Содержание материала мероприятия</w:t>
      </w:r>
      <w:r w:rsidRPr="00114E3F">
        <w:rPr>
          <w:rFonts w:ascii="Times New Roman" w:hAnsi="Times New Roman" w:cs="Times New Roman"/>
          <w:sz w:val="28"/>
          <w:szCs w:val="28"/>
        </w:rPr>
        <w:t>:</w:t>
      </w:r>
    </w:p>
    <w:p w:rsidR="001E1E8A" w:rsidRPr="00114E3F" w:rsidRDefault="00907CF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114E3F">
        <w:rPr>
          <w:rFonts w:ascii="Times New Roman" w:hAnsi="Times New Roman" w:cs="Times New Roman"/>
          <w:sz w:val="28"/>
          <w:szCs w:val="28"/>
        </w:rPr>
        <w:t xml:space="preserve">:  </w:t>
      </w:r>
      <w:r w:rsidR="00495970" w:rsidRPr="00114E3F">
        <w:rPr>
          <w:rFonts w:ascii="Times New Roman" w:hAnsi="Times New Roman" w:cs="Times New Roman"/>
          <w:sz w:val="28"/>
          <w:szCs w:val="28"/>
        </w:rPr>
        <w:t>Вы посмотрели м</w:t>
      </w:r>
      <w:r w:rsidR="001E1E8A" w:rsidRPr="00114E3F">
        <w:rPr>
          <w:rFonts w:ascii="Times New Roman" w:hAnsi="Times New Roman" w:cs="Times New Roman"/>
          <w:sz w:val="28"/>
          <w:szCs w:val="28"/>
        </w:rPr>
        <w:t>ультфиль</w:t>
      </w:r>
      <w:r w:rsidR="00495970" w:rsidRPr="00114E3F">
        <w:rPr>
          <w:rFonts w:ascii="Times New Roman" w:hAnsi="Times New Roman" w:cs="Times New Roman"/>
          <w:sz w:val="28"/>
          <w:szCs w:val="28"/>
        </w:rPr>
        <w:t xml:space="preserve">м. О чем рассказывалось в нем? (- О здоровье. </w:t>
      </w:r>
      <w:proofErr w:type="gramStart"/>
      <w:r w:rsidR="00495970" w:rsidRPr="00114E3F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="00495970" w:rsidRPr="00114E3F">
        <w:rPr>
          <w:rFonts w:ascii="Times New Roman" w:hAnsi="Times New Roman" w:cs="Times New Roman"/>
          <w:sz w:val="28"/>
          <w:szCs w:val="28"/>
        </w:rPr>
        <w:t xml:space="preserve"> том, что его надо беречь). Вот этому и будет посвящена</w:t>
      </w:r>
      <w:r w:rsidR="000864B0" w:rsidRPr="00114E3F">
        <w:rPr>
          <w:rFonts w:ascii="Times New Roman" w:hAnsi="Times New Roman" w:cs="Times New Roman"/>
          <w:sz w:val="28"/>
          <w:szCs w:val="28"/>
        </w:rPr>
        <w:t xml:space="preserve"> наша игра.</w:t>
      </w:r>
      <w:r w:rsidR="00495970" w:rsidRPr="00114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EC6" w:rsidRPr="00114E3F" w:rsidRDefault="00D16EC6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Здоровье — бесценное богатство каждого человека в отдельности, и всего общества в целом. При встречах и расставаниях с близкими нам людьми мы всегда желаем им хорошего здоровья, потому что это — главное условие </w:t>
      </w:r>
      <w:r w:rsidRPr="00114E3F">
        <w:rPr>
          <w:rFonts w:ascii="Times New Roman" w:hAnsi="Times New Roman" w:cs="Times New Roman"/>
          <w:sz w:val="28"/>
          <w:szCs w:val="28"/>
        </w:rPr>
        <w:lastRenderedPageBreak/>
        <w:t xml:space="preserve">полноценной и счастливой жизни. </w:t>
      </w:r>
      <w:r w:rsidR="00907CFF" w:rsidRPr="00114E3F">
        <w:rPr>
          <w:rFonts w:ascii="Times New Roman" w:hAnsi="Times New Roman" w:cs="Times New Roman"/>
          <w:sz w:val="28"/>
          <w:szCs w:val="28"/>
        </w:rPr>
        <w:t>Все мы хотим жить много и не знать боли. Использование накопленного человечеством тысячелетнего опыта сохранения и укрепления своего здоровья, уже сегодня позволило бы жить долго, счастливо и не болея. Но что более главное для Здорового Образа Жизни</w:t>
      </w:r>
      <w:r w:rsidRPr="00114E3F">
        <w:rPr>
          <w:rFonts w:ascii="Times New Roman" w:hAnsi="Times New Roman" w:cs="Times New Roman"/>
          <w:sz w:val="28"/>
          <w:szCs w:val="28"/>
        </w:rPr>
        <w:t xml:space="preserve">. Сегодня мы получим ответ на этот вопрос, </w:t>
      </w:r>
      <w:r w:rsidR="00837CFB" w:rsidRPr="00114E3F">
        <w:rPr>
          <w:rFonts w:ascii="Times New Roman" w:hAnsi="Times New Roman" w:cs="Times New Roman"/>
          <w:sz w:val="28"/>
          <w:szCs w:val="28"/>
        </w:rPr>
        <w:t>т.к. в финале</w:t>
      </w:r>
      <w:r w:rsidRPr="00114E3F">
        <w:rPr>
          <w:rFonts w:ascii="Times New Roman" w:hAnsi="Times New Roman" w:cs="Times New Roman"/>
          <w:sz w:val="28"/>
          <w:szCs w:val="28"/>
        </w:rPr>
        <w:t xml:space="preserve"> соревнования победит та команда которая докажет, что она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>амая-самая.</w:t>
      </w:r>
      <w:r w:rsidR="00C95667" w:rsidRPr="00114E3F">
        <w:rPr>
          <w:rFonts w:ascii="Times New Roman" w:hAnsi="Times New Roman" w:cs="Times New Roman"/>
          <w:sz w:val="28"/>
          <w:szCs w:val="28"/>
        </w:rPr>
        <w:t xml:space="preserve"> К</w:t>
      </w:r>
      <w:r w:rsidRPr="00114E3F">
        <w:rPr>
          <w:rFonts w:ascii="Times New Roman" w:hAnsi="Times New Roman" w:cs="Times New Roman"/>
          <w:sz w:val="28"/>
          <w:szCs w:val="28"/>
        </w:rPr>
        <w:t>оманды</w:t>
      </w:r>
      <w:r w:rsidR="00C95667" w:rsidRPr="00114E3F">
        <w:rPr>
          <w:rFonts w:ascii="Times New Roman" w:hAnsi="Times New Roman" w:cs="Times New Roman"/>
          <w:sz w:val="28"/>
          <w:szCs w:val="28"/>
        </w:rPr>
        <w:t xml:space="preserve"> приглашаются</w:t>
      </w:r>
      <w:r w:rsidRPr="00114E3F">
        <w:rPr>
          <w:rFonts w:ascii="Times New Roman" w:hAnsi="Times New Roman" w:cs="Times New Roman"/>
          <w:sz w:val="28"/>
          <w:szCs w:val="28"/>
        </w:rPr>
        <w:t xml:space="preserve"> на сцену.</w:t>
      </w:r>
    </w:p>
    <w:p w:rsidR="0055509B" w:rsidRPr="00114E3F" w:rsidRDefault="0055509B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6043" w:rsidRPr="00114E3F" w:rsidRDefault="00876043" w:rsidP="00975E9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4E3F">
        <w:rPr>
          <w:rFonts w:ascii="Times New Roman" w:hAnsi="Times New Roman" w:cs="Times New Roman"/>
          <w:b/>
          <w:sz w:val="28"/>
          <w:szCs w:val="28"/>
          <w:u w:val="single"/>
        </w:rPr>
        <w:t>Представление команд</w:t>
      </w:r>
    </w:p>
    <w:p w:rsidR="00947CFA" w:rsidRPr="00114E3F" w:rsidRDefault="00947CFA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Команда «Движение и спорт»</w:t>
      </w:r>
      <w:r w:rsidRPr="00114E3F">
        <w:rPr>
          <w:rFonts w:ascii="Times New Roman" w:hAnsi="Times New Roman" w:cs="Times New Roman"/>
          <w:sz w:val="28"/>
          <w:szCs w:val="28"/>
        </w:rPr>
        <w:t xml:space="preserve"> Наш девиз: </w:t>
      </w:r>
      <w:r w:rsidR="008D23D9" w:rsidRPr="00114E3F">
        <w:rPr>
          <w:rFonts w:ascii="Times New Roman" w:hAnsi="Times New Roman" w:cs="Times New Roman"/>
          <w:sz w:val="28"/>
          <w:szCs w:val="28"/>
        </w:rPr>
        <w:t>Чтобы день твой был в порядке, ты начни его с зарядки!</w:t>
      </w:r>
    </w:p>
    <w:p w:rsidR="00947CFA" w:rsidRPr="00114E3F" w:rsidRDefault="00947CFA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«Гимнастика, физические упражнения, ходьба должны прочно войти в повседневный быт каждого, кто хочет сохранить работоспособность, здоровье, полноценную и радостную жизнь» Гиппократ</w:t>
      </w:r>
    </w:p>
    <w:p w:rsidR="00947CFA" w:rsidRPr="00114E3F" w:rsidRDefault="00947CFA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Команда «Здоровое питание»</w:t>
      </w:r>
      <w:r w:rsidRPr="00114E3F">
        <w:rPr>
          <w:rFonts w:ascii="Times New Roman" w:hAnsi="Times New Roman" w:cs="Times New Roman"/>
          <w:sz w:val="28"/>
          <w:szCs w:val="28"/>
        </w:rPr>
        <w:t xml:space="preserve"> Наш девиз:</w:t>
      </w:r>
      <w:r w:rsidR="00D9734D" w:rsidRPr="00114E3F">
        <w:rPr>
          <w:rFonts w:ascii="Times New Roman" w:hAnsi="Times New Roman" w:cs="Times New Roman"/>
          <w:sz w:val="28"/>
          <w:szCs w:val="28"/>
        </w:rPr>
        <w:t xml:space="preserve"> Ешь правильно – и лекарства не надобны.</w:t>
      </w:r>
    </w:p>
    <w:p w:rsidR="00876043" w:rsidRPr="00114E3F" w:rsidRDefault="00876043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Древняя мудрость гласит: "Человек есть то, что он ест". Воистину, питание творит человека.</w:t>
      </w:r>
    </w:p>
    <w:p w:rsidR="00D9734D" w:rsidRPr="00114E3F" w:rsidRDefault="00D9734D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Человеку нежно есть,</w:t>
      </w:r>
    </w:p>
    <w:p w:rsidR="00D9734D" w:rsidRPr="00114E3F" w:rsidRDefault="00D9734D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Чтобы встать и чтобы сесть,</w:t>
      </w:r>
    </w:p>
    <w:p w:rsidR="00D9734D" w:rsidRPr="00114E3F" w:rsidRDefault="0053273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Чтоб ра</w:t>
      </w:r>
      <w:r w:rsidR="00D9734D" w:rsidRPr="00114E3F">
        <w:rPr>
          <w:rFonts w:ascii="Times New Roman" w:hAnsi="Times New Roman" w:cs="Times New Roman"/>
          <w:sz w:val="28"/>
          <w:szCs w:val="28"/>
        </w:rPr>
        <w:t>сти и развиваться,</w:t>
      </w:r>
    </w:p>
    <w:p w:rsidR="00D9734D" w:rsidRPr="00114E3F" w:rsidRDefault="00D9734D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Чтобы прыгать, кувыркаться</w:t>
      </w:r>
      <w:r w:rsidR="0053273F" w:rsidRPr="00114E3F">
        <w:rPr>
          <w:rFonts w:ascii="Times New Roman" w:hAnsi="Times New Roman" w:cs="Times New Roman"/>
          <w:sz w:val="28"/>
          <w:szCs w:val="28"/>
        </w:rPr>
        <w:t>,</w:t>
      </w:r>
    </w:p>
    <w:p w:rsidR="0053273F" w:rsidRPr="00114E3F" w:rsidRDefault="0053273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Песни петь, дружить, смеяться</w:t>
      </w:r>
    </w:p>
    <w:p w:rsidR="0053273F" w:rsidRPr="00114E3F" w:rsidRDefault="0053273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Чтоб расти и развиваться</w:t>
      </w:r>
    </w:p>
    <w:p w:rsidR="0053273F" w:rsidRPr="00114E3F" w:rsidRDefault="0053273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И при этом не болеть</w:t>
      </w:r>
    </w:p>
    <w:p w:rsidR="0053273F" w:rsidRPr="00114E3F" w:rsidRDefault="0053273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Нужно правильно питаться</w:t>
      </w:r>
    </w:p>
    <w:p w:rsidR="0053273F" w:rsidRPr="00114E3F" w:rsidRDefault="0053273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С самых юных лет уметь!</w:t>
      </w:r>
    </w:p>
    <w:p w:rsidR="00947CFA" w:rsidRPr="00114E3F" w:rsidRDefault="00947CFA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Команда «Искоренение вредных привычек</w:t>
      </w:r>
      <w:r w:rsidR="008D23D9" w:rsidRPr="00114E3F">
        <w:rPr>
          <w:rFonts w:ascii="Times New Roman" w:hAnsi="Times New Roman" w:cs="Times New Roman"/>
          <w:sz w:val="28"/>
          <w:szCs w:val="28"/>
          <w:u w:val="single"/>
        </w:rPr>
        <w:t xml:space="preserve"> и стресса</w:t>
      </w:r>
      <w:r w:rsidRPr="00114E3F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114E3F">
        <w:rPr>
          <w:rFonts w:ascii="Times New Roman" w:hAnsi="Times New Roman" w:cs="Times New Roman"/>
          <w:sz w:val="28"/>
          <w:szCs w:val="28"/>
        </w:rPr>
        <w:t xml:space="preserve"> Наш девиз:</w:t>
      </w:r>
      <w:r w:rsidR="008D23D9"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="00636E72" w:rsidRPr="00114E3F">
        <w:rPr>
          <w:rFonts w:ascii="Times New Roman" w:hAnsi="Times New Roman" w:cs="Times New Roman"/>
          <w:sz w:val="28"/>
          <w:szCs w:val="28"/>
        </w:rPr>
        <w:t>Если хочешь долго жить</w:t>
      </w:r>
    </w:p>
    <w:p w:rsidR="00907CFF" w:rsidRPr="00114E3F" w:rsidRDefault="00907CFF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Мы забываем, что радость у человека отнять нельзя, ее можно дарить всем и всегда, и она не оскудеет!</w:t>
      </w:r>
    </w:p>
    <w:p w:rsidR="00636E72" w:rsidRPr="00114E3F" w:rsidRDefault="00636E72" w:rsidP="00636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Запомни – человек не слаб.</w:t>
      </w:r>
      <w:r w:rsidRPr="00114E3F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Рожден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 xml:space="preserve"> свободным. Он не раб.</w:t>
      </w:r>
      <w:r w:rsidRPr="00114E3F">
        <w:rPr>
          <w:rFonts w:ascii="Times New Roman" w:hAnsi="Times New Roman" w:cs="Times New Roman"/>
          <w:sz w:val="28"/>
          <w:szCs w:val="28"/>
        </w:rPr>
        <w:br/>
        <w:t>Сегодня вечером, как ляжешь спать</w:t>
      </w:r>
      <w:r w:rsidRPr="00114E3F">
        <w:rPr>
          <w:rFonts w:ascii="Times New Roman" w:hAnsi="Times New Roman" w:cs="Times New Roman"/>
          <w:sz w:val="28"/>
          <w:szCs w:val="28"/>
        </w:rPr>
        <w:br/>
        <w:t>Ты должен так себе сказать:</w:t>
      </w:r>
      <w:r w:rsidRPr="00114E3F">
        <w:rPr>
          <w:rFonts w:ascii="Times New Roman" w:hAnsi="Times New Roman" w:cs="Times New Roman"/>
          <w:sz w:val="28"/>
          <w:szCs w:val="28"/>
        </w:rPr>
        <w:br/>
        <w:t>«Я выбрал сам дорогу к свету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>, презирая сигарету.</w:t>
      </w:r>
      <w:r w:rsidRPr="00114E3F">
        <w:rPr>
          <w:rFonts w:ascii="Times New Roman" w:hAnsi="Times New Roman" w:cs="Times New Roman"/>
          <w:sz w:val="28"/>
          <w:szCs w:val="28"/>
        </w:rPr>
        <w:br/>
        <w:t>Не стану ни за что курить.</w:t>
      </w:r>
      <w:r w:rsidRPr="00114E3F">
        <w:rPr>
          <w:rFonts w:ascii="Times New Roman" w:hAnsi="Times New Roman" w:cs="Times New Roman"/>
          <w:sz w:val="28"/>
          <w:szCs w:val="28"/>
        </w:rPr>
        <w:br/>
        <w:t>Я – человек! Я должен сильным быть!»</w:t>
      </w:r>
    </w:p>
    <w:p w:rsidR="00947CFA" w:rsidRPr="00114E3F" w:rsidRDefault="00947CFA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Команда «Режим дня»</w:t>
      </w:r>
      <w:r w:rsidRPr="00114E3F">
        <w:rPr>
          <w:rFonts w:ascii="Times New Roman" w:hAnsi="Times New Roman" w:cs="Times New Roman"/>
          <w:sz w:val="28"/>
          <w:szCs w:val="28"/>
        </w:rPr>
        <w:t xml:space="preserve"> Наш девиз:</w:t>
      </w:r>
      <w:r w:rsidR="008D23D9"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="00C3156A" w:rsidRPr="00114E3F">
        <w:rPr>
          <w:rFonts w:ascii="Times New Roman" w:hAnsi="Times New Roman" w:cs="Times New Roman"/>
          <w:sz w:val="28"/>
          <w:szCs w:val="28"/>
        </w:rPr>
        <w:t>Режиму дня – мы друзья!</w:t>
      </w:r>
    </w:p>
    <w:p w:rsidR="006B06F5" w:rsidRPr="00114E3F" w:rsidRDefault="00D95BDA" w:rsidP="00743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Мы здоровьем дорожим – соблюдаем свой режим.</w:t>
      </w:r>
    </w:p>
    <w:p w:rsidR="00743AA2" w:rsidRPr="00114E3F" w:rsidRDefault="00743AA2" w:rsidP="00743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Если будешь ты стремиться</w:t>
      </w:r>
    </w:p>
    <w:p w:rsidR="00743AA2" w:rsidRPr="00114E3F" w:rsidRDefault="00743AA2" w:rsidP="00743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Распорядок выполнять –</w:t>
      </w:r>
    </w:p>
    <w:p w:rsidR="00743AA2" w:rsidRPr="00114E3F" w:rsidRDefault="00743AA2" w:rsidP="00743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Будешь лучше ты учиться,</w:t>
      </w:r>
    </w:p>
    <w:p w:rsidR="00975E99" w:rsidRPr="00114E3F" w:rsidRDefault="00743AA2" w:rsidP="00743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Лучше будешь отдыхать!</w:t>
      </w:r>
    </w:p>
    <w:p w:rsidR="001E1E8A" w:rsidRPr="00114E3F" w:rsidRDefault="001E1E8A" w:rsidP="00743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6F5" w:rsidRPr="00114E3F" w:rsidRDefault="006B06F5" w:rsidP="00743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lastRenderedPageBreak/>
        <w:t>Ведущий</w:t>
      </w:r>
      <w:r w:rsidRPr="00114E3F">
        <w:rPr>
          <w:rFonts w:ascii="Times New Roman" w:hAnsi="Times New Roman" w:cs="Times New Roman"/>
          <w:sz w:val="28"/>
          <w:szCs w:val="28"/>
        </w:rPr>
        <w:t>: Все команды представлены, а теперь первый конкурс – конкурс плаката. Надо за 5 минут команде представить рисунок-плакат, который доказал бы, что именно их направление самое главное для здоровья человека.</w:t>
      </w:r>
    </w:p>
    <w:p w:rsidR="00876043" w:rsidRPr="00114E3F" w:rsidRDefault="006B06F5" w:rsidP="00907C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E3F">
        <w:rPr>
          <w:rFonts w:ascii="Times New Roman" w:hAnsi="Times New Roman" w:cs="Times New Roman"/>
          <w:b/>
          <w:sz w:val="28"/>
          <w:szCs w:val="28"/>
        </w:rPr>
        <w:t xml:space="preserve">Рисунок – плакат о </w:t>
      </w:r>
      <w:r w:rsidR="00C95667" w:rsidRPr="00114E3F">
        <w:rPr>
          <w:rFonts w:ascii="Times New Roman" w:hAnsi="Times New Roman" w:cs="Times New Roman"/>
          <w:b/>
          <w:sz w:val="28"/>
          <w:szCs w:val="28"/>
        </w:rPr>
        <w:t>«</w:t>
      </w:r>
      <w:r w:rsidRPr="00114E3F">
        <w:rPr>
          <w:rFonts w:ascii="Times New Roman" w:hAnsi="Times New Roman" w:cs="Times New Roman"/>
          <w:b/>
          <w:sz w:val="28"/>
          <w:szCs w:val="28"/>
        </w:rPr>
        <w:t>главном</w:t>
      </w:r>
      <w:r w:rsidR="00C95667" w:rsidRPr="00114E3F">
        <w:rPr>
          <w:rFonts w:ascii="Times New Roman" w:hAnsi="Times New Roman" w:cs="Times New Roman"/>
          <w:b/>
          <w:sz w:val="28"/>
          <w:szCs w:val="28"/>
        </w:rPr>
        <w:t>»</w:t>
      </w:r>
      <w:r w:rsidRPr="00114E3F">
        <w:rPr>
          <w:rFonts w:ascii="Times New Roman" w:hAnsi="Times New Roman" w:cs="Times New Roman"/>
          <w:b/>
          <w:sz w:val="28"/>
          <w:szCs w:val="28"/>
        </w:rPr>
        <w:t xml:space="preserve"> направлении ЗОЖ</w:t>
      </w:r>
    </w:p>
    <w:p w:rsidR="00975E99" w:rsidRPr="00114E3F" w:rsidRDefault="00975E99" w:rsidP="00975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Команды дружно рисуют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плакаты-рисунки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 xml:space="preserve"> призывающие вести здоровый образ жизни и предъявляют их зрителям с пояснениями.</w:t>
      </w:r>
      <w:r w:rsidR="0072298D" w:rsidRPr="00114E3F">
        <w:rPr>
          <w:rFonts w:ascii="Times New Roman" w:hAnsi="Times New Roman" w:cs="Times New Roman"/>
          <w:sz w:val="28"/>
          <w:szCs w:val="28"/>
        </w:rPr>
        <w:t xml:space="preserve"> При выполнении этого задания ребята по желанию могут использовать печатную продукцию для составления коллажей.</w:t>
      </w:r>
    </w:p>
    <w:p w:rsidR="001E1E8A" w:rsidRPr="00114E3F" w:rsidRDefault="001E1E8A" w:rsidP="00975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6F5" w:rsidRPr="00114E3F" w:rsidRDefault="006B06F5" w:rsidP="006B0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114E3F">
        <w:rPr>
          <w:rFonts w:ascii="Times New Roman" w:hAnsi="Times New Roman" w:cs="Times New Roman"/>
          <w:sz w:val="28"/>
          <w:szCs w:val="28"/>
        </w:rPr>
        <w:t xml:space="preserve">: А теперь общая оздоровительная минутка для всех участников </w:t>
      </w:r>
      <w:r w:rsidR="00C95667" w:rsidRPr="00114E3F">
        <w:rPr>
          <w:rFonts w:ascii="Times New Roman" w:hAnsi="Times New Roman" w:cs="Times New Roman"/>
          <w:sz w:val="28"/>
          <w:szCs w:val="28"/>
        </w:rPr>
        <w:t>–</w:t>
      </w:r>
      <w:r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="00C95667" w:rsidRPr="00114E3F">
        <w:rPr>
          <w:rFonts w:ascii="Times New Roman" w:hAnsi="Times New Roman" w:cs="Times New Roman"/>
          <w:b/>
          <w:sz w:val="28"/>
          <w:szCs w:val="28"/>
        </w:rPr>
        <w:t>динамический антракт</w:t>
      </w:r>
      <w:r w:rsidR="000A60F9" w:rsidRPr="00114E3F">
        <w:rPr>
          <w:rFonts w:ascii="Times New Roman" w:hAnsi="Times New Roman" w:cs="Times New Roman"/>
          <w:sz w:val="28"/>
          <w:szCs w:val="28"/>
        </w:rPr>
        <w:t xml:space="preserve">. Её проведут члены команды </w:t>
      </w:r>
      <w:r w:rsidR="000A60F9" w:rsidRPr="00114E3F">
        <w:rPr>
          <w:rFonts w:ascii="Times New Roman" w:hAnsi="Times New Roman" w:cs="Times New Roman"/>
          <w:sz w:val="28"/>
          <w:szCs w:val="28"/>
          <w:u w:val="single"/>
        </w:rPr>
        <w:t>«Движение и спорт»</w:t>
      </w:r>
      <w:r w:rsidR="000A60F9" w:rsidRPr="00114E3F">
        <w:rPr>
          <w:rFonts w:ascii="Times New Roman" w:hAnsi="Times New Roman" w:cs="Times New Roman"/>
          <w:sz w:val="28"/>
          <w:szCs w:val="28"/>
        </w:rPr>
        <w:t xml:space="preserve">  </w:t>
      </w:r>
      <w:r w:rsidR="00C95667" w:rsidRPr="00114E3F">
        <w:rPr>
          <w:rFonts w:ascii="Times New Roman" w:hAnsi="Times New Roman" w:cs="Times New Roman"/>
          <w:sz w:val="28"/>
          <w:szCs w:val="28"/>
        </w:rPr>
        <w:t xml:space="preserve"> (Под  весёлую музыку все участники игры выполняют не сложные физ</w:t>
      </w:r>
      <w:proofErr w:type="gramStart"/>
      <w:r w:rsidR="00C95667" w:rsidRPr="00114E3F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C95667" w:rsidRPr="00114E3F">
        <w:rPr>
          <w:rFonts w:ascii="Times New Roman" w:hAnsi="Times New Roman" w:cs="Times New Roman"/>
          <w:sz w:val="28"/>
          <w:szCs w:val="28"/>
        </w:rPr>
        <w:t>пражнения)  Друг к другу повернулись и мило улыбнулись</w:t>
      </w:r>
      <w:r w:rsidR="00342D98" w:rsidRPr="00114E3F">
        <w:rPr>
          <w:rFonts w:ascii="Times New Roman" w:hAnsi="Times New Roman" w:cs="Times New Roman"/>
          <w:sz w:val="28"/>
          <w:szCs w:val="28"/>
        </w:rPr>
        <w:t>!</w:t>
      </w:r>
      <w:r w:rsidR="00C95667" w:rsidRPr="00114E3F">
        <w:rPr>
          <w:rFonts w:ascii="Times New Roman" w:hAnsi="Times New Roman" w:cs="Times New Roman"/>
          <w:sz w:val="28"/>
          <w:szCs w:val="28"/>
        </w:rPr>
        <w:t xml:space="preserve"> Спасибо, спасибо. </w:t>
      </w:r>
      <w:r w:rsidR="00342D98" w:rsidRPr="00114E3F">
        <w:rPr>
          <w:rFonts w:ascii="Times New Roman" w:hAnsi="Times New Roman" w:cs="Times New Roman"/>
          <w:sz w:val="28"/>
          <w:szCs w:val="28"/>
        </w:rPr>
        <w:t xml:space="preserve">Тело человека создано для движения. Движение – необходимое условие развития вашего молодого организма, его здоровья, характера и привлекательности. Движение тесно связано с настроением, с эмоциональным состоянием человека. Оно снимает напряжение, положительно влияет на нервную систему. </w:t>
      </w:r>
      <w:r w:rsidR="008D23D9" w:rsidRPr="00114E3F">
        <w:rPr>
          <w:rFonts w:ascii="Times New Roman" w:hAnsi="Times New Roman" w:cs="Times New Roman"/>
          <w:sz w:val="28"/>
          <w:szCs w:val="28"/>
        </w:rPr>
        <w:t xml:space="preserve">Жизнь без улыбки – ошибка! Да здравствует смех и улыбка! </w:t>
      </w:r>
      <w:r w:rsidR="00C95667" w:rsidRPr="00114E3F">
        <w:rPr>
          <w:rFonts w:ascii="Times New Roman" w:hAnsi="Times New Roman" w:cs="Times New Roman"/>
          <w:sz w:val="28"/>
          <w:szCs w:val="28"/>
        </w:rPr>
        <w:t xml:space="preserve">Мы хорошо подвигались с вами, но время не ждёт и нам пора опять вернуться к игре. Следующий этап – это </w:t>
      </w:r>
      <w:r w:rsidR="00A53D00" w:rsidRPr="00114E3F">
        <w:rPr>
          <w:rFonts w:ascii="Times New Roman" w:hAnsi="Times New Roman" w:cs="Times New Roman"/>
          <w:sz w:val="28"/>
          <w:szCs w:val="28"/>
        </w:rPr>
        <w:t>игра в картинки.</w:t>
      </w:r>
    </w:p>
    <w:p w:rsidR="00AC2720" w:rsidRPr="00114E3F" w:rsidRDefault="00AC2720" w:rsidP="006B06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D00" w:rsidRPr="00114E3F" w:rsidRDefault="00A53D00" w:rsidP="00907CF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E3F">
        <w:rPr>
          <w:rFonts w:ascii="Times New Roman" w:hAnsi="Times New Roman" w:cs="Times New Roman"/>
          <w:b/>
          <w:sz w:val="28"/>
          <w:szCs w:val="28"/>
        </w:rPr>
        <w:t>Режим дня в картинках.</w:t>
      </w:r>
    </w:p>
    <w:p w:rsidR="006B06F5" w:rsidRPr="00114E3F" w:rsidRDefault="00A53D00" w:rsidP="00A53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114E3F">
        <w:rPr>
          <w:rFonts w:ascii="Times New Roman" w:hAnsi="Times New Roman" w:cs="Times New Roman"/>
          <w:sz w:val="28"/>
          <w:szCs w:val="28"/>
        </w:rPr>
        <w:t>: По одному участнику из каждой команды друг за другом выходите</w:t>
      </w:r>
      <w:r w:rsidR="00837CFB" w:rsidRPr="00114E3F">
        <w:rPr>
          <w:rFonts w:ascii="Times New Roman" w:hAnsi="Times New Roman" w:cs="Times New Roman"/>
          <w:sz w:val="28"/>
          <w:szCs w:val="28"/>
        </w:rPr>
        <w:t xml:space="preserve"> (выбегайте)</w:t>
      </w:r>
      <w:r w:rsidRPr="00114E3F">
        <w:rPr>
          <w:rFonts w:ascii="Times New Roman" w:hAnsi="Times New Roman" w:cs="Times New Roman"/>
          <w:sz w:val="28"/>
          <w:szCs w:val="28"/>
        </w:rPr>
        <w:t xml:space="preserve"> к импровизированной доске и магнитами прикрепляете </w:t>
      </w:r>
      <w:r w:rsidR="00F32C39" w:rsidRPr="00114E3F">
        <w:rPr>
          <w:rFonts w:ascii="Times New Roman" w:hAnsi="Times New Roman" w:cs="Times New Roman"/>
          <w:sz w:val="28"/>
          <w:szCs w:val="28"/>
          <w:u w:val="single"/>
        </w:rPr>
        <w:t>последовательно</w:t>
      </w:r>
      <w:r w:rsidR="00F32C39"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Pr="00114E3F">
        <w:rPr>
          <w:rFonts w:ascii="Times New Roman" w:hAnsi="Times New Roman" w:cs="Times New Roman"/>
          <w:sz w:val="28"/>
          <w:szCs w:val="28"/>
        </w:rPr>
        <w:t>картинки</w:t>
      </w:r>
      <w:r w:rsidR="00F32C39" w:rsidRPr="00114E3F">
        <w:rPr>
          <w:rFonts w:ascii="Times New Roman" w:hAnsi="Times New Roman" w:cs="Times New Roman"/>
          <w:sz w:val="28"/>
          <w:szCs w:val="28"/>
        </w:rPr>
        <w:t xml:space="preserve"> (из общего набора)</w:t>
      </w:r>
      <w:r w:rsidRPr="00114E3F">
        <w:rPr>
          <w:rFonts w:ascii="Times New Roman" w:hAnsi="Times New Roman" w:cs="Times New Roman"/>
          <w:sz w:val="28"/>
          <w:szCs w:val="28"/>
        </w:rPr>
        <w:t xml:space="preserve"> с изображением детей з</w:t>
      </w:r>
      <w:r w:rsidR="00C95667" w:rsidRPr="00114E3F">
        <w:rPr>
          <w:rFonts w:ascii="Times New Roman" w:hAnsi="Times New Roman" w:cs="Times New Roman"/>
          <w:sz w:val="28"/>
          <w:szCs w:val="28"/>
        </w:rPr>
        <w:t xml:space="preserve">анятых различными видами деятельности в течение дня. </w:t>
      </w:r>
      <w:r w:rsidRPr="00114E3F">
        <w:rPr>
          <w:rFonts w:ascii="Times New Roman" w:hAnsi="Times New Roman" w:cs="Times New Roman"/>
          <w:sz w:val="28"/>
          <w:szCs w:val="28"/>
        </w:rPr>
        <w:t>Смотрите не сделайте ошибок и будьте предельно внимательны!</w:t>
      </w:r>
    </w:p>
    <w:p w:rsidR="00F32C39" w:rsidRPr="00114E3F" w:rsidRDefault="00F32C39" w:rsidP="00A53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16 участников дружно и быстро под музыку выполняют задание. </w:t>
      </w:r>
    </w:p>
    <w:p w:rsidR="00F32C39" w:rsidRPr="00114E3F" w:rsidRDefault="00F32C39" w:rsidP="00A53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114E3F">
        <w:rPr>
          <w:rFonts w:ascii="Times New Roman" w:hAnsi="Times New Roman" w:cs="Times New Roman"/>
          <w:sz w:val="28"/>
          <w:szCs w:val="28"/>
        </w:rPr>
        <w:t xml:space="preserve">: Молодцы и ошибок не сделали, но разве режим дня главнее всего, а если этот режим дня будет соблюдать недобрый человек,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злюка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 xml:space="preserve"> и жадина, который всё время будет завидовать другим и обижаться на любую добрую шутку. Такой человек не будет никогда здоровым! У него будет всё время болеть  то голова, то  живот от зависти к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ближнему</w:t>
      </w:r>
      <w:proofErr w:type="gramEnd"/>
      <w:r w:rsidR="006933C3" w:rsidRPr="00114E3F">
        <w:rPr>
          <w:rFonts w:ascii="Times New Roman" w:hAnsi="Times New Roman" w:cs="Times New Roman"/>
          <w:sz w:val="28"/>
          <w:szCs w:val="28"/>
        </w:rPr>
        <w:t xml:space="preserve">. </w:t>
      </w:r>
      <w:r w:rsidR="00F04C96" w:rsidRPr="00114E3F">
        <w:rPr>
          <w:rFonts w:ascii="Times New Roman" w:hAnsi="Times New Roman" w:cs="Times New Roman"/>
          <w:sz w:val="28"/>
          <w:szCs w:val="28"/>
        </w:rPr>
        <w:t xml:space="preserve">Да ребята, </w:t>
      </w:r>
      <w:r w:rsidR="006933C3" w:rsidRPr="00114E3F">
        <w:rPr>
          <w:rFonts w:ascii="Times New Roman" w:hAnsi="Times New Roman" w:cs="Times New Roman"/>
          <w:sz w:val="28"/>
          <w:szCs w:val="28"/>
        </w:rPr>
        <w:t>человек должен быть красив и душой и телом. И эта красота может быть только у здорового человека. Давайте вспомним пословицы</w:t>
      </w:r>
      <w:r w:rsidR="00F04C96" w:rsidRPr="00114E3F">
        <w:rPr>
          <w:rFonts w:ascii="Times New Roman" w:hAnsi="Times New Roman" w:cs="Times New Roman"/>
          <w:sz w:val="28"/>
          <w:szCs w:val="28"/>
        </w:rPr>
        <w:t xml:space="preserve"> и поговорки</w:t>
      </w:r>
      <w:r w:rsidR="006933C3" w:rsidRPr="00114E3F">
        <w:rPr>
          <w:rFonts w:ascii="Times New Roman" w:hAnsi="Times New Roman" w:cs="Times New Roman"/>
          <w:sz w:val="28"/>
          <w:szCs w:val="28"/>
        </w:rPr>
        <w:t xml:space="preserve"> о </w:t>
      </w:r>
      <w:r w:rsidR="00F04C96" w:rsidRPr="00114E3F">
        <w:rPr>
          <w:rFonts w:ascii="Times New Roman" w:hAnsi="Times New Roman" w:cs="Times New Roman"/>
          <w:sz w:val="28"/>
          <w:szCs w:val="28"/>
        </w:rPr>
        <w:t xml:space="preserve">красоте тела и души. </w:t>
      </w:r>
    </w:p>
    <w:p w:rsidR="00AC2720" w:rsidRPr="00114E3F" w:rsidRDefault="00AC2720" w:rsidP="00A53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2C39" w:rsidRPr="00114E3F" w:rsidRDefault="00F32C39" w:rsidP="00F32C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E3F">
        <w:rPr>
          <w:rFonts w:ascii="Times New Roman" w:hAnsi="Times New Roman" w:cs="Times New Roman"/>
          <w:b/>
          <w:sz w:val="28"/>
          <w:szCs w:val="28"/>
        </w:rPr>
        <w:t>Пословицы о красоте души.</w:t>
      </w:r>
    </w:p>
    <w:p w:rsidR="00D9734D" w:rsidRPr="00114E3F" w:rsidRDefault="00D9734D" w:rsidP="00D973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Участники команд вспоминают.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(В здоровом теле, здоровый дух.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 xml:space="preserve"> Чистота залог здоровья. Лицом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хорош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 xml:space="preserve"> и душой пригож. Кто аккуратен, тот и людям приятен. Болезнь не красит, а старит. Чистота – лучшая красота. Румянами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хворь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 xml:space="preserve"> не лечат.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Где здоровье, там и красота.)</w:t>
      </w:r>
      <w:proofErr w:type="gramEnd"/>
    </w:p>
    <w:p w:rsidR="00D9734D" w:rsidRPr="00114E3F" w:rsidRDefault="00D9734D" w:rsidP="00D9734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01FB" w:rsidRPr="00114E3F" w:rsidRDefault="00F04C96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114E3F">
        <w:rPr>
          <w:rFonts w:ascii="Times New Roman" w:hAnsi="Times New Roman" w:cs="Times New Roman"/>
          <w:sz w:val="28"/>
          <w:szCs w:val="28"/>
        </w:rPr>
        <w:t>:</w:t>
      </w:r>
      <w:r w:rsidR="008D6181"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="00D9734D" w:rsidRPr="00114E3F">
        <w:rPr>
          <w:rFonts w:ascii="Times New Roman" w:hAnsi="Times New Roman" w:cs="Times New Roman"/>
          <w:sz w:val="28"/>
          <w:szCs w:val="28"/>
        </w:rPr>
        <w:t xml:space="preserve">Только здоровый человек может быть свободным, радостным и счастливым. </w:t>
      </w:r>
      <w:r w:rsidR="007201FB" w:rsidRPr="00114E3F">
        <w:rPr>
          <w:rFonts w:ascii="Times New Roman" w:hAnsi="Times New Roman" w:cs="Times New Roman"/>
          <w:sz w:val="28"/>
          <w:szCs w:val="28"/>
        </w:rPr>
        <w:t xml:space="preserve">Помните! Лучшее украшение – чистота, опрятность в одежде. Проследим теперь связь личной гигиены с профилактикой заболеваний. Очень </w:t>
      </w:r>
      <w:r w:rsidR="007201FB" w:rsidRPr="00114E3F">
        <w:rPr>
          <w:rFonts w:ascii="Times New Roman" w:hAnsi="Times New Roman" w:cs="Times New Roman"/>
          <w:sz w:val="28"/>
          <w:szCs w:val="28"/>
        </w:rPr>
        <w:lastRenderedPageBreak/>
        <w:t xml:space="preserve">многие болезни возникают на кожных покровах человека или через них проникают в наш организм. Поэтому уход за кожей является одним из основных компонентов личной гигиены.  </w:t>
      </w:r>
    </w:p>
    <w:p w:rsidR="00F04C96" w:rsidRPr="00114E3F" w:rsidRDefault="00F04C96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Но, а если человек курит! Как это страшно! Страшно и для него, и для окружающих. </w:t>
      </w:r>
      <w:r w:rsidR="008D6181" w:rsidRPr="00114E3F">
        <w:rPr>
          <w:rFonts w:ascii="Times New Roman" w:hAnsi="Times New Roman" w:cs="Times New Roman"/>
          <w:sz w:val="28"/>
          <w:szCs w:val="28"/>
        </w:rPr>
        <w:t>А как ужасно К</w:t>
      </w:r>
      <w:r w:rsidRPr="00114E3F">
        <w:rPr>
          <w:rFonts w:ascii="Times New Roman" w:hAnsi="Times New Roman" w:cs="Times New Roman"/>
          <w:sz w:val="28"/>
          <w:szCs w:val="28"/>
        </w:rPr>
        <w:t xml:space="preserve">урильщик выглядит! Следующий конкурс – конкурс капитанов – раскрась курильщика. Капитаны дружно раскрашивают </w:t>
      </w:r>
      <w:r w:rsidR="008D6181" w:rsidRPr="00114E3F">
        <w:rPr>
          <w:rFonts w:ascii="Times New Roman" w:hAnsi="Times New Roman" w:cs="Times New Roman"/>
          <w:sz w:val="28"/>
          <w:szCs w:val="28"/>
        </w:rPr>
        <w:t>рисунок Курильщика и потом должны в двух словах сказать, почему курить очень опасно для здоровья.</w:t>
      </w:r>
    </w:p>
    <w:p w:rsidR="00AC2720" w:rsidRPr="00114E3F" w:rsidRDefault="00AC2720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C96" w:rsidRPr="00114E3F" w:rsidRDefault="00F04C96" w:rsidP="00F04C9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b/>
          <w:sz w:val="28"/>
          <w:szCs w:val="28"/>
        </w:rPr>
        <w:t>Конкурс капитанов</w:t>
      </w:r>
      <w:r w:rsidRPr="00114E3F">
        <w:rPr>
          <w:rFonts w:ascii="Times New Roman" w:hAnsi="Times New Roman" w:cs="Times New Roman"/>
          <w:sz w:val="28"/>
          <w:szCs w:val="28"/>
        </w:rPr>
        <w:t>.</w:t>
      </w:r>
    </w:p>
    <w:p w:rsidR="00F04C96" w:rsidRPr="00114E3F" w:rsidRDefault="00F04C96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6982" cy="3352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964" cy="3357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D98" w:rsidRPr="00114E3F" w:rsidRDefault="008D6181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114E3F">
        <w:rPr>
          <w:rFonts w:ascii="Times New Roman" w:hAnsi="Times New Roman" w:cs="Times New Roman"/>
          <w:sz w:val="28"/>
          <w:szCs w:val="28"/>
        </w:rPr>
        <w:t xml:space="preserve">: </w:t>
      </w:r>
      <w:r w:rsidR="00342D98" w:rsidRPr="00114E3F">
        <w:rPr>
          <w:rFonts w:ascii="Times New Roman" w:hAnsi="Times New Roman" w:cs="Times New Roman"/>
          <w:sz w:val="28"/>
          <w:szCs w:val="28"/>
        </w:rPr>
        <w:t xml:space="preserve">Нормальные люди, думающие о своем будущем, ищут интересных людей не для того, чтобы в компании с ними разрушать свое здоровье табаком и пивом. Если «пропуском» в такую «взрослую» компанию являются сигареты, то это говорит только о том, что у компании душа бедная, она ограничена табачным дымом, бутылкой пива, пустыми, неинтересными разговорами. Умным сверстникам понятно что, курение приносит одни неприятности. Но идём дальше.  </w:t>
      </w:r>
    </w:p>
    <w:p w:rsidR="0055509B" w:rsidRPr="00114E3F" w:rsidRDefault="0055509B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181" w:rsidRPr="00114E3F" w:rsidRDefault="008D6181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Ещё раз общая оздоровительная минутка для всех участников – второй </w:t>
      </w:r>
      <w:r w:rsidRPr="00114E3F">
        <w:rPr>
          <w:rFonts w:ascii="Times New Roman" w:hAnsi="Times New Roman" w:cs="Times New Roman"/>
          <w:b/>
          <w:sz w:val="28"/>
          <w:szCs w:val="28"/>
        </w:rPr>
        <w:t>динамический антракт</w:t>
      </w:r>
      <w:r w:rsidRPr="00114E3F">
        <w:rPr>
          <w:rFonts w:ascii="Times New Roman" w:hAnsi="Times New Roman" w:cs="Times New Roman"/>
          <w:sz w:val="28"/>
          <w:szCs w:val="28"/>
        </w:rPr>
        <w:t>. (Под  весёлую музыку все участники игры выполняют не сложные физ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>пражнения)  Друг к другу повернулись и мило улыбнулись. Молодцы, но нас ждет ещё одно испытание.</w:t>
      </w:r>
      <w:r w:rsidR="00933E83" w:rsidRPr="00114E3F">
        <w:rPr>
          <w:rFonts w:ascii="Times New Roman" w:hAnsi="Times New Roman" w:cs="Times New Roman"/>
          <w:sz w:val="28"/>
          <w:szCs w:val="28"/>
        </w:rPr>
        <w:t xml:space="preserve"> Разговор о питании – что вредно, а что полезно есть.</w:t>
      </w:r>
    </w:p>
    <w:p w:rsidR="0004047A" w:rsidRPr="00114E3F" w:rsidRDefault="0004047A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3E83" w:rsidRPr="00114E3F" w:rsidRDefault="00AC2720" w:rsidP="00933E8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E3F">
        <w:rPr>
          <w:rFonts w:ascii="Times New Roman" w:hAnsi="Times New Roman" w:cs="Times New Roman"/>
          <w:b/>
          <w:sz w:val="28"/>
          <w:szCs w:val="28"/>
        </w:rPr>
        <w:t xml:space="preserve">Убери </w:t>
      </w:r>
      <w:proofErr w:type="gramStart"/>
      <w:r w:rsidRPr="00114E3F">
        <w:rPr>
          <w:rFonts w:ascii="Times New Roman" w:hAnsi="Times New Roman" w:cs="Times New Roman"/>
          <w:b/>
          <w:sz w:val="28"/>
          <w:szCs w:val="28"/>
        </w:rPr>
        <w:t>вредное</w:t>
      </w:r>
      <w:proofErr w:type="gramEnd"/>
      <w:r w:rsidRPr="00114E3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33E83" w:rsidRPr="00114E3F">
        <w:rPr>
          <w:rFonts w:ascii="Times New Roman" w:hAnsi="Times New Roman" w:cs="Times New Roman"/>
          <w:b/>
          <w:sz w:val="28"/>
          <w:szCs w:val="28"/>
        </w:rPr>
        <w:t>Разговор о питании</w:t>
      </w:r>
      <w:r w:rsidRPr="00114E3F">
        <w:rPr>
          <w:rFonts w:ascii="Times New Roman" w:hAnsi="Times New Roman" w:cs="Times New Roman"/>
          <w:b/>
          <w:sz w:val="28"/>
          <w:szCs w:val="28"/>
        </w:rPr>
        <w:t>)</w:t>
      </w:r>
      <w:r w:rsidR="00933E83" w:rsidRPr="00114E3F">
        <w:rPr>
          <w:rFonts w:ascii="Times New Roman" w:hAnsi="Times New Roman" w:cs="Times New Roman"/>
          <w:b/>
          <w:sz w:val="28"/>
          <w:szCs w:val="28"/>
        </w:rPr>
        <w:t>.</w:t>
      </w:r>
    </w:p>
    <w:p w:rsidR="00495970" w:rsidRPr="00114E3F" w:rsidRDefault="00933E83" w:rsidP="00933E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Pr="00114E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Из предложенный продуктов питания оставьте на столе только полезные, а вредные продукты прошу вас бросить в ведро.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 xml:space="preserve">(На подносах лежат </w:t>
      </w:r>
      <w:r w:rsidRPr="00114E3F">
        <w:rPr>
          <w:rFonts w:ascii="Times New Roman" w:hAnsi="Times New Roman" w:cs="Times New Roman"/>
          <w:sz w:val="28"/>
          <w:szCs w:val="28"/>
        </w:rPr>
        <w:lastRenderedPageBreak/>
        <w:t xml:space="preserve">чипсы, хрустящие сухарики, пепси и кока-кола, фрукты, гамбургер, молоко, картофель фри, </w:t>
      </w:r>
      <w:proofErr w:type="spellStart"/>
      <w:r w:rsidRPr="00114E3F">
        <w:rPr>
          <w:rFonts w:ascii="Times New Roman" w:hAnsi="Times New Roman" w:cs="Times New Roman"/>
          <w:sz w:val="28"/>
          <w:szCs w:val="28"/>
        </w:rPr>
        <w:t>твикс</w:t>
      </w:r>
      <w:proofErr w:type="spellEnd"/>
      <w:r w:rsidRPr="00114E3F">
        <w:rPr>
          <w:rFonts w:ascii="Times New Roman" w:hAnsi="Times New Roman" w:cs="Times New Roman"/>
          <w:sz w:val="28"/>
          <w:szCs w:val="28"/>
        </w:rPr>
        <w:t>, сникерс, овощи, соки, минеральная вода и др.)</w:t>
      </w:r>
      <w:r w:rsidR="00495970" w:rsidRPr="00114E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95970" w:rsidRPr="00114E3F" w:rsidRDefault="00495970" w:rsidP="00933E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Предлагается помощь в виде дидактических карточек «Вредные продукты питания», «Полезные продукты питания»</w:t>
      </w:r>
    </w:p>
    <w:p w:rsidR="00933E83" w:rsidRPr="00114E3F" w:rsidRDefault="00933E83" w:rsidP="00933E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Участники игры объясняют, почему они оставили на столах правильные продукты питания и делают вывод</w:t>
      </w:r>
      <w:r w:rsidR="007201FB" w:rsidRPr="00114E3F">
        <w:rPr>
          <w:rFonts w:ascii="Times New Roman" w:hAnsi="Times New Roman" w:cs="Times New Roman"/>
          <w:sz w:val="28"/>
          <w:szCs w:val="28"/>
        </w:rPr>
        <w:t>ы о рациональном питании, как о</w:t>
      </w:r>
      <w:r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="007201FB" w:rsidRPr="00114E3F">
        <w:rPr>
          <w:rFonts w:ascii="Times New Roman" w:hAnsi="Times New Roman" w:cs="Times New Roman"/>
          <w:sz w:val="28"/>
          <w:szCs w:val="28"/>
        </w:rPr>
        <w:t>составляющей ЗОЖ.</w:t>
      </w:r>
    </w:p>
    <w:p w:rsidR="00933E83" w:rsidRPr="00114E3F" w:rsidRDefault="00933E83" w:rsidP="00933E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Ведущий:</w:t>
      </w:r>
      <w:r w:rsidRPr="00114E3F">
        <w:rPr>
          <w:rFonts w:ascii="Times New Roman" w:hAnsi="Times New Roman" w:cs="Times New Roman"/>
          <w:sz w:val="28"/>
          <w:szCs w:val="28"/>
        </w:rPr>
        <w:t xml:space="preserve"> Итак, каковы же основные принципы рационального питания?</w:t>
      </w:r>
      <w:r w:rsidR="007201FB" w:rsidRPr="00114E3F">
        <w:rPr>
          <w:rFonts w:ascii="Times New Roman" w:hAnsi="Times New Roman" w:cs="Times New Roman"/>
          <w:sz w:val="28"/>
          <w:szCs w:val="28"/>
        </w:rPr>
        <w:t xml:space="preserve"> Давайте ещё суммируем всё, что сказали наши участники. Это – умеренность и сбалансированность, д</w:t>
      </w:r>
      <w:r w:rsidRPr="00114E3F">
        <w:rPr>
          <w:rFonts w:ascii="Times New Roman" w:hAnsi="Times New Roman" w:cs="Times New Roman"/>
          <w:sz w:val="28"/>
          <w:szCs w:val="28"/>
        </w:rPr>
        <w:t>робное питание: не наедаться за один или два раза, а есть понемногу, но час</w:t>
      </w:r>
      <w:r w:rsidR="007201FB" w:rsidRPr="00114E3F">
        <w:rPr>
          <w:rFonts w:ascii="Times New Roman" w:hAnsi="Times New Roman" w:cs="Times New Roman"/>
          <w:sz w:val="28"/>
          <w:szCs w:val="28"/>
        </w:rPr>
        <w:t>то – четыре или пять раз в день и обязательно разнообразно.</w:t>
      </w:r>
    </w:p>
    <w:p w:rsidR="00DE2B14" w:rsidRPr="00114E3F" w:rsidRDefault="00DE2B14" w:rsidP="00933E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47A" w:rsidRPr="00114E3F" w:rsidRDefault="0004047A" w:rsidP="000404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E3F">
        <w:rPr>
          <w:rFonts w:ascii="Times New Roman" w:hAnsi="Times New Roman" w:cs="Times New Roman"/>
          <w:b/>
          <w:sz w:val="28"/>
          <w:szCs w:val="28"/>
        </w:rPr>
        <w:t>Игра со зрителями</w:t>
      </w:r>
    </w:p>
    <w:p w:rsidR="00D64AAC" w:rsidRPr="00114E3F" w:rsidRDefault="00D64AAC" w:rsidP="00040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Ещё одна игра. В этот раз для всех участников: зрителей и команд. Отвечайте дружно хором «Это я, это я, это все мои друзья!», если вы со мной согласны. Если это не про вас, 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 xml:space="preserve"> дружно топайте ногами:</w:t>
      </w:r>
    </w:p>
    <w:p w:rsidR="00D64AAC" w:rsidRPr="00114E3F" w:rsidRDefault="00D64AAC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Кто из вас всегда готов жизнь прожить без докторов? +</w:t>
      </w:r>
    </w:p>
    <w:p w:rsidR="00D64AAC" w:rsidRPr="00114E3F" w:rsidRDefault="00D64AAC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кто не хочет быть здоровым, бодрым, стройным и веселым? –</w:t>
      </w:r>
    </w:p>
    <w:p w:rsidR="00D64AAC" w:rsidRPr="00114E3F" w:rsidRDefault="00D64AAC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кто из вас не ходит хмурый, любит спорт и физкультуру? +</w:t>
      </w:r>
    </w:p>
    <w:p w:rsidR="00D64AAC" w:rsidRPr="00114E3F" w:rsidRDefault="00D64AAC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кто мороза не боится, на коньках летит, как птица? +</w:t>
      </w:r>
    </w:p>
    <w:p w:rsidR="00D64AAC" w:rsidRPr="00114E3F" w:rsidRDefault="00D64AAC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ну а кто начнет обед жвачкой с парою конфет? –</w:t>
      </w:r>
    </w:p>
    <w:p w:rsidR="00D64AAC" w:rsidRPr="00114E3F" w:rsidRDefault="00D64AAC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кто же любит помидоры, фрукты, овощи, лимоны? +</w:t>
      </w:r>
    </w:p>
    <w:p w:rsidR="00D64AAC" w:rsidRPr="00114E3F" w:rsidRDefault="00D64AAC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кто поел и чистит зубки регулярно дважды в сутки? +</w:t>
      </w:r>
    </w:p>
    <w:p w:rsidR="00D64AAC" w:rsidRPr="00114E3F" w:rsidRDefault="00D64AAC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кот из вас, моих друзей, ходит грязный до ушей? –</w:t>
      </w:r>
    </w:p>
    <w:p w:rsidR="00D64AAC" w:rsidRPr="00114E3F" w:rsidRDefault="00D64AAC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кто, согласно распорядку, выполняет физ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>арядку? +</w:t>
      </w:r>
    </w:p>
    <w:p w:rsidR="008D6181" w:rsidRPr="00114E3F" w:rsidRDefault="00D64AAC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кто из вас, хочу у вас узнать, любит петь и отдыхать? +</w:t>
      </w:r>
    </w:p>
    <w:p w:rsidR="00D64AAC" w:rsidRPr="00114E3F" w:rsidRDefault="00D64AAC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Молодцы! </w:t>
      </w:r>
    </w:p>
    <w:p w:rsidR="0055509B" w:rsidRPr="00114E3F" w:rsidRDefault="0055509B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2B14" w:rsidRPr="00114E3F" w:rsidRDefault="0004047A" w:rsidP="0004047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E3F">
        <w:rPr>
          <w:rFonts w:ascii="Times New Roman" w:hAnsi="Times New Roman" w:cs="Times New Roman"/>
          <w:b/>
          <w:sz w:val="28"/>
          <w:szCs w:val="28"/>
        </w:rPr>
        <w:t>Собери Цветок Здоровья</w:t>
      </w:r>
    </w:p>
    <w:p w:rsidR="00DE2B14" w:rsidRPr="00114E3F" w:rsidRDefault="00DE2B14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114E3F">
        <w:rPr>
          <w:rFonts w:ascii="Times New Roman" w:hAnsi="Times New Roman" w:cs="Times New Roman"/>
          <w:sz w:val="28"/>
          <w:szCs w:val="28"/>
        </w:rPr>
        <w:t>: Команды приглашаются к магнитной доске на сцене. Ваша задача, дорогие участники игры, составить Цветок Здоровья. Здесь лежат лепестки – посмотрите на них.</w:t>
      </w:r>
    </w:p>
    <w:p w:rsidR="00DE2B14" w:rsidRPr="00114E3F" w:rsidRDefault="00DE2B14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«Я умею думать, умею рассуждать, </w:t>
      </w:r>
    </w:p>
    <w:p w:rsidR="00DE2B14" w:rsidRPr="00114E3F" w:rsidRDefault="00DE2B14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Что полезно для здоровья буду выбирать!»</w:t>
      </w:r>
    </w:p>
    <w:p w:rsidR="00DE2B14" w:rsidRPr="00114E3F" w:rsidRDefault="00DE2B14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С этими словами вы выбираете лепесток Цветка Здоровья и объясняете свой выбор.</w:t>
      </w:r>
    </w:p>
    <w:p w:rsidR="00DE2B14" w:rsidRPr="00114E3F" w:rsidRDefault="00DE2B14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(составляется Цветок Здоровья)</w:t>
      </w:r>
    </w:p>
    <w:p w:rsidR="0055509B" w:rsidRPr="00114E3F" w:rsidRDefault="0055509B" w:rsidP="00D64A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0F9" w:rsidRPr="00114E3F" w:rsidRDefault="00D950F9" w:rsidP="00D950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E3F">
        <w:rPr>
          <w:rFonts w:ascii="Times New Roman" w:hAnsi="Times New Roman" w:cs="Times New Roman"/>
          <w:b/>
          <w:sz w:val="28"/>
          <w:szCs w:val="28"/>
        </w:rPr>
        <w:t xml:space="preserve">Использование презентации </w:t>
      </w:r>
      <w:r w:rsidRPr="00114E3F">
        <w:rPr>
          <w:rFonts w:ascii="Times New Roman" w:hAnsi="Times New Roman" w:cs="Times New Roman"/>
          <w:b/>
          <w:sz w:val="28"/>
          <w:szCs w:val="28"/>
          <w:lang w:val="en-US"/>
        </w:rPr>
        <w:t>Power</w:t>
      </w:r>
      <w:r w:rsidRPr="00114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4E3F">
        <w:rPr>
          <w:rFonts w:ascii="Times New Roman" w:hAnsi="Times New Roman" w:cs="Times New Roman"/>
          <w:b/>
          <w:sz w:val="28"/>
          <w:szCs w:val="28"/>
          <w:lang w:val="en-US"/>
        </w:rPr>
        <w:t>Point</w:t>
      </w:r>
      <w:r w:rsidRPr="00114E3F">
        <w:rPr>
          <w:rFonts w:ascii="Times New Roman" w:hAnsi="Times New Roman" w:cs="Times New Roman"/>
          <w:b/>
          <w:sz w:val="28"/>
          <w:szCs w:val="28"/>
        </w:rPr>
        <w:t xml:space="preserve"> «9 шагов к здоровому образу жизни»</w:t>
      </w:r>
    </w:p>
    <w:p w:rsidR="000A60F9" w:rsidRPr="00114E3F" w:rsidRDefault="00EB4D6A" w:rsidP="00907C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114E3F">
        <w:rPr>
          <w:rFonts w:ascii="Times New Roman" w:hAnsi="Times New Roman" w:cs="Times New Roman"/>
          <w:sz w:val="28"/>
          <w:szCs w:val="28"/>
        </w:rPr>
        <w:t xml:space="preserve">: А теперь внимание на экран.  Ваша задача просмотреть слайд-фильм и сделать вывод, что же главное для </w:t>
      </w:r>
      <w:r w:rsidR="000A60F9" w:rsidRPr="00114E3F">
        <w:rPr>
          <w:rFonts w:ascii="Times New Roman" w:hAnsi="Times New Roman" w:cs="Times New Roman"/>
          <w:sz w:val="28"/>
          <w:szCs w:val="28"/>
        </w:rPr>
        <w:t xml:space="preserve">здорового образа жизни. </w:t>
      </w:r>
      <w:r w:rsidR="00E565CC" w:rsidRPr="00114E3F">
        <w:rPr>
          <w:rFonts w:ascii="Times New Roman" w:hAnsi="Times New Roman" w:cs="Times New Roman"/>
          <w:sz w:val="28"/>
          <w:szCs w:val="28"/>
        </w:rPr>
        <w:t>(И</w:t>
      </w:r>
      <w:r w:rsidR="000A60F9" w:rsidRPr="00114E3F">
        <w:rPr>
          <w:rFonts w:ascii="Times New Roman" w:hAnsi="Times New Roman" w:cs="Times New Roman"/>
          <w:sz w:val="28"/>
          <w:szCs w:val="28"/>
        </w:rPr>
        <w:t xml:space="preserve">спользование презентации </w:t>
      </w:r>
      <w:r w:rsidR="000A60F9" w:rsidRPr="00114E3F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0A60F9"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="000A60F9" w:rsidRPr="00114E3F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0A60F9" w:rsidRPr="00114E3F">
        <w:rPr>
          <w:rFonts w:ascii="Times New Roman" w:hAnsi="Times New Roman" w:cs="Times New Roman"/>
          <w:sz w:val="28"/>
          <w:szCs w:val="28"/>
        </w:rPr>
        <w:t>)</w:t>
      </w:r>
    </w:p>
    <w:p w:rsidR="00E565CC" w:rsidRPr="00114E3F" w:rsidRDefault="00E565CC" w:rsidP="0055509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E3F">
        <w:rPr>
          <w:rFonts w:ascii="Times New Roman" w:hAnsi="Times New Roman" w:cs="Times New Roman"/>
          <w:b/>
          <w:sz w:val="28"/>
          <w:szCs w:val="28"/>
        </w:rPr>
        <w:t>Давайте подведем итог игре.</w:t>
      </w:r>
    </w:p>
    <w:p w:rsidR="0055509B" w:rsidRPr="00114E3F" w:rsidRDefault="0055509B" w:rsidP="005550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 xml:space="preserve">Ведущий вместе с участниками игры: </w:t>
      </w:r>
    </w:p>
    <w:p w:rsidR="00E565CC" w:rsidRPr="00114E3F" w:rsidRDefault="00E565CC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lastRenderedPageBreak/>
        <w:t>Учащиеся самостоятельно приходят к выводу, что для здорового образа жизни важны все составляющие: рациональное питание, отказ от вредных привычек, закаливание и спорт, правильный режим труда и отдыха, а так же хорошее настроение.</w:t>
      </w:r>
    </w:p>
    <w:p w:rsidR="001E1E8A" w:rsidRPr="00114E3F" w:rsidRDefault="001E1E8A" w:rsidP="001E1E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В конце мероприятия ребята по кругу высказываются одним предложением, выбирая начало фразы из рефлексивного экрана на магнитной доске: Сегодня я узнал</w:t>
      </w:r>
      <w:proofErr w:type="gramStart"/>
      <w:r w:rsidRPr="00114E3F">
        <w:rPr>
          <w:rFonts w:ascii="Times New Roman" w:hAnsi="Times New Roman" w:cs="Times New Roman"/>
          <w:sz w:val="28"/>
          <w:szCs w:val="28"/>
        </w:rPr>
        <w:t>…,</w:t>
      </w:r>
      <w:proofErr w:type="gramEnd"/>
      <w:r w:rsidRPr="00114E3F">
        <w:rPr>
          <w:rFonts w:ascii="Times New Roman" w:hAnsi="Times New Roman" w:cs="Times New Roman"/>
          <w:sz w:val="28"/>
          <w:szCs w:val="28"/>
        </w:rPr>
        <w:t>Было интересно…, Было трудно…, Я выполнял задание…, Я понял и узнал, что…Я научился…, Меня удивило…, Мне захотелось.</w:t>
      </w:r>
      <w:r w:rsidRPr="00114E3F">
        <w:rPr>
          <w:rFonts w:ascii="Times New Roman" w:hAnsi="Times New Roman" w:cs="Times New Roman"/>
          <w:b/>
          <w:sz w:val="28"/>
          <w:szCs w:val="28"/>
        </w:rPr>
        <w:t xml:space="preserve"> И после высказывания каждый участник игры выбирает и прикрепляет свой смайлик, соответствующий его настроению.</w:t>
      </w:r>
    </w:p>
    <w:p w:rsidR="008B14F4" w:rsidRPr="00114E3F" w:rsidRDefault="008B14F4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Хотите быть здоровыми — ведите здоровый образ жизни. Ваш новый девиз: нет лежанию на диване, нет вредным привычкам, больше физических упражнений и свежего воздуха! Стресс — основной враг иммунитета, гоните от себя всякие переживания и меньше нервничайте. Постарайтесь получить как можно больше положительных эмоций и позаботьтесь о правильном питании. Вперед и удачи!!!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Я желаю вам, ребята,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Быть здоровыми всегда,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Но добиться результата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Невозможно без труда.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Постарайтесь не лениться,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Каждый раз перед едой,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Прежде, чем за стол садиться,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Руки вымойте водой.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И зарядкой занимайтесь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Ежедневно по утрам,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И конечно, закаляйтесь.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Это так поможет вам!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Свежим воздухом дышите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По возможности всегда,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На прогулки в лес ходите,</w:t>
      </w:r>
    </w:p>
    <w:p w:rsidR="00804432" w:rsidRPr="00114E3F" w:rsidRDefault="00804432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Он вам силы даст, друзья!</w:t>
      </w:r>
    </w:p>
    <w:p w:rsidR="0004047A" w:rsidRPr="00114E3F" w:rsidRDefault="0004047A" w:rsidP="008044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970" w:rsidRPr="00114E3F" w:rsidRDefault="00F15B2B" w:rsidP="00495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 xml:space="preserve">Оформление </w:t>
      </w:r>
      <w:r w:rsidR="00E8304F" w:rsidRPr="00114E3F">
        <w:rPr>
          <w:rFonts w:ascii="Times New Roman" w:hAnsi="Times New Roman" w:cs="Times New Roman"/>
          <w:sz w:val="28"/>
          <w:szCs w:val="28"/>
          <w:u w:val="single"/>
        </w:rPr>
        <w:t>мероприятия</w:t>
      </w:r>
      <w:r w:rsidR="00E8304F" w:rsidRPr="00114E3F">
        <w:rPr>
          <w:rFonts w:ascii="Times New Roman" w:hAnsi="Times New Roman" w:cs="Times New Roman"/>
          <w:sz w:val="28"/>
          <w:szCs w:val="28"/>
        </w:rPr>
        <w:t>:</w:t>
      </w:r>
      <w:r w:rsidR="008D6181" w:rsidRPr="00114E3F">
        <w:rPr>
          <w:rFonts w:ascii="Times New Roman" w:hAnsi="Times New Roman" w:cs="Times New Roman"/>
          <w:sz w:val="28"/>
          <w:szCs w:val="28"/>
        </w:rPr>
        <w:t xml:space="preserve"> ММП, экран, ПК,  картинки с режимом дня школьника (16 картинок), 4 листа формат А3, цветные карандаши и фломастеры, магнитная доска, магниты (не менее 20), «Рисунок Курильщика»,</w:t>
      </w:r>
      <w:r w:rsidR="00933E83" w:rsidRPr="00114E3F">
        <w:rPr>
          <w:rFonts w:ascii="Times New Roman" w:hAnsi="Times New Roman" w:cs="Times New Roman"/>
          <w:sz w:val="28"/>
          <w:szCs w:val="28"/>
        </w:rPr>
        <w:t xml:space="preserve"> чипсы, хрустящие сухарики, пепси и кока-кола, фрукты, гамбургер, молоко, картофель фри,</w:t>
      </w:r>
      <w:r w:rsidR="000A60F9"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="00933E83" w:rsidRPr="00114E3F">
        <w:rPr>
          <w:rFonts w:ascii="Times New Roman" w:hAnsi="Times New Roman" w:cs="Times New Roman"/>
          <w:sz w:val="28"/>
          <w:szCs w:val="28"/>
        </w:rPr>
        <w:t>сникерс, овощи</w:t>
      </w:r>
      <w:r w:rsidR="000A60F9" w:rsidRPr="00114E3F">
        <w:rPr>
          <w:rFonts w:ascii="Times New Roman" w:hAnsi="Times New Roman" w:cs="Times New Roman"/>
          <w:sz w:val="28"/>
          <w:szCs w:val="28"/>
        </w:rPr>
        <w:t xml:space="preserve">, соки и </w:t>
      </w:r>
      <w:proofErr w:type="spellStart"/>
      <w:proofErr w:type="gramStart"/>
      <w:r w:rsidR="000A60F9" w:rsidRPr="00114E3F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 w:rsidR="000A60F9" w:rsidRPr="00114E3F">
        <w:rPr>
          <w:rFonts w:ascii="Times New Roman" w:hAnsi="Times New Roman" w:cs="Times New Roman"/>
          <w:sz w:val="28"/>
          <w:szCs w:val="28"/>
        </w:rPr>
        <w:t>, 4 подноса и</w:t>
      </w:r>
      <w:r w:rsidR="00EB4D6A" w:rsidRPr="00114E3F">
        <w:rPr>
          <w:rFonts w:ascii="Times New Roman" w:hAnsi="Times New Roman" w:cs="Times New Roman"/>
          <w:sz w:val="28"/>
          <w:szCs w:val="28"/>
        </w:rPr>
        <w:t xml:space="preserve"> вёдра</w:t>
      </w:r>
      <w:r w:rsidR="00495970" w:rsidRPr="00114E3F">
        <w:rPr>
          <w:rFonts w:ascii="Times New Roman" w:hAnsi="Times New Roman" w:cs="Times New Roman"/>
          <w:sz w:val="28"/>
          <w:szCs w:val="28"/>
        </w:rPr>
        <w:t>, дидактические карточки «Вредные продукты питания», «Полезные продукты питания»</w:t>
      </w:r>
    </w:p>
    <w:p w:rsidR="008D6181" w:rsidRPr="00114E3F" w:rsidRDefault="00933E83" w:rsidP="008D6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8304F" w:rsidRPr="00114E3F" w:rsidRDefault="00E8304F" w:rsidP="00947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Планируемые результаты</w:t>
      </w:r>
      <w:r w:rsidRPr="00114E3F">
        <w:rPr>
          <w:rFonts w:ascii="Times New Roman" w:hAnsi="Times New Roman" w:cs="Times New Roman"/>
          <w:sz w:val="28"/>
          <w:szCs w:val="28"/>
        </w:rPr>
        <w:t>:</w:t>
      </w:r>
    </w:p>
    <w:p w:rsidR="0053273F" w:rsidRPr="00114E3F" w:rsidRDefault="00E565CC" w:rsidP="00947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По итогам мероприятия учащиеся должны хорошо знать составляющие здорового образа жизни, научиться беречь свое здоровье и заботится о нем. Уметь правильно составлять и соблюдать режим дня, выполнять физические упражнения.</w:t>
      </w:r>
    </w:p>
    <w:p w:rsidR="00495970" w:rsidRPr="00114E3F" w:rsidRDefault="00495970" w:rsidP="00947C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04F" w:rsidRPr="00114E3F" w:rsidRDefault="00E8304F" w:rsidP="008B14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  <w:u w:val="single"/>
        </w:rPr>
        <w:t>Рефлексия по итогам мероприятия</w:t>
      </w:r>
      <w:r w:rsidRPr="00114E3F">
        <w:rPr>
          <w:rFonts w:ascii="Times New Roman" w:hAnsi="Times New Roman" w:cs="Times New Roman"/>
          <w:sz w:val="28"/>
          <w:szCs w:val="28"/>
        </w:rPr>
        <w:t>:</w:t>
      </w:r>
    </w:p>
    <w:p w:rsidR="00975E99" w:rsidRPr="00114E3F" w:rsidRDefault="00975E99" w:rsidP="008B14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E3F">
        <w:rPr>
          <w:rFonts w:ascii="Times New Roman" w:hAnsi="Times New Roman" w:cs="Times New Roman"/>
          <w:sz w:val="28"/>
          <w:szCs w:val="28"/>
        </w:rPr>
        <w:t>В конце мероприятия ребята по кругу высказываются одним предложением, выбирая начало фразы из рефлексивного экрана на магнитной доске: Сегодня я узнал…,</w:t>
      </w:r>
      <w:r w:rsidR="00495970" w:rsidRPr="00114E3F">
        <w:rPr>
          <w:rFonts w:ascii="Times New Roman" w:hAnsi="Times New Roman" w:cs="Times New Roman"/>
          <w:sz w:val="28"/>
          <w:szCs w:val="28"/>
        </w:rPr>
        <w:t xml:space="preserve"> </w:t>
      </w:r>
      <w:r w:rsidRPr="00114E3F">
        <w:rPr>
          <w:rFonts w:ascii="Times New Roman" w:hAnsi="Times New Roman" w:cs="Times New Roman"/>
          <w:sz w:val="28"/>
          <w:szCs w:val="28"/>
        </w:rPr>
        <w:t>Было интересно…</w:t>
      </w:r>
      <w:r w:rsidR="00495970" w:rsidRPr="00114E3F">
        <w:rPr>
          <w:rFonts w:ascii="Times New Roman" w:hAnsi="Times New Roman" w:cs="Times New Roman"/>
          <w:sz w:val="28"/>
          <w:szCs w:val="28"/>
        </w:rPr>
        <w:t>, Б</w:t>
      </w:r>
      <w:r w:rsidRPr="00114E3F">
        <w:rPr>
          <w:rFonts w:ascii="Times New Roman" w:hAnsi="Times New Roman" w:cs="Times New Roman"/>
          <w:sz w:val="28"/>
          <w:szCs w:val="28"/>
        </w:rPr>
        <w:t>ыло трудно…</w:t>
      </w:r>
      <w:r w:rsidR="00495970" w:rsidRPr="00114E3F">
        <w:rPr>
          <w:rFonts w:ascii="Times New Roman" w:hAnsi="Times New Roman" w:cs="Times New Roman"/>
          <w:sz w:val="28"/>
          <w:szCs w:val="28"/>
        </w:rPr>
        <w:t>, Я</w:t>
      </w:r>
      <w:r w:rsidRPr="00114E3F">
        <w:rPr>
          <w:rFonts w:ascii="Times New Roman" w:hAnsi="Times New Roman" w:cs="Times New Roman"/>
          <w:sz w:val="28"/>
          <w:szCs w:val="28"/>
        </w:rPr>
        <w:t xml:space="preserve"> выполнял задание…, Я понял и узнал, что…Я научился…, Меня удивило…, Мне захотелось.</w:t>
      </w:r>
      <w:r w:rsidRPr="00114E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720" w:rsidRPr="00114E3F">
        <w:rPr>
          <w:rFonts w:ascii="Times New Roman" w:hAnsi="Times New Roman" w:cs="Times New Roman"/>
          <w:b/>
          <w:sz w:val="28"/>
          <w:szCs w:val="28"/>
        </w:rPr>
        <w:t>И после высказыва</w:t>
      </w:r>
      <w:r w:rsidR="00495970" w:rsidRPr="00114E3F">
        <w:rPr>
          <w:rFonts w:ascii="Times New Roman" w:hAnsi="Times New Roman" w:cs="Times New Roman"/>
          <w:b/>
          <w:sz w:val="28"/>
          <w:szCs w:val="28"/>
        </w:rPr>
        <w:t>ния каждый участник игры выбирает и прикрепляет</w:t>
      </w:r>
      <w:r w:rsidR="00AC2720" w:rsidRPr="00114E3F">
        <w:rPr>
          <w:rFonts w:ascii="Times New Roman" w:hAnsi="Times New Roman" w:cs="Times New Roman"/>
          <w:b/>
          <w:sz w:val="28"/>
          <w:szCs w:val="28"/>
        </w:rPr>
        <w:t xml:space="preserve"> свой смайлик, соответствующий его настроению.</w:t>
      </w:r>
    </w:p>
    <w:p w:rsidR="00AC2720" w:rsidRPr="00114E3F" w:rsidRDefault="00AC2720" w:rsidP="008B14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C2720" w:rsidRPr="00114E3F" w:rsidSect="0036048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543D4"/>
    <w:multiLevelType w:val="hybridMultilevel"/>
    <w:tmpl w:val="0BD08F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CBB412A"/>
    <w:multiLevelType w:val="hybridMultilevel"/>
    <w:tmpl w:val="CB063398"/>
    <w:lvl w:ilvl="0" w:tplc="4EA692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6C7F4A"/>
    <w:multiLevelType w:val="hybridMultilevel"/>
    <w:tmpl w:val="3A2862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5C379F5"/>
    <w:multiLevelType w:val="hybridMultilevel"/>
    <w:tmpl w:val="8E5A9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BE7063"/>
    <w:multiLevelType w:val="hybridMultilevel"/>
    <w:tmpl w:val="6FB87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A00C9"/>
    <w:multiLevelType w:val="hybridMultilevel"/>
    <w:tmpl w:val="F146D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320538"/>
    <w:multiLevelType w:val="hybridMultilevel"/>
    <w:tmpl w:val="C792D1D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27B9"/>
    <w:rsid w:val="0004047A"/>
    <w:rsid w:val="000864B0"/>
    <w:rsid w:val="000A60F9"/>
    <w:rsid w:val="001127B9"/>
    <w:rsid w:val="00114E3F"/>
    <w:rsid w:val="0014699F"/>
    <w:rsid w:val="001E1E8A"/>
    <w:rsid w:val="001E5C94"/>
    <w:rsid w:val="002176AD"/>
    <w:rsid w:val="002302C1"/>
    <w:rsid w:val="00342D98"/>
    <w:rsid w:val="00360483"/>
    <w:rsid w:val="00495970"/>
    <w:rsid w:val="0053273F"/>
    <w:rsid w:val="0055509B"/>
    <w:rsid w:val="00636E72"/>
    <w:rsid w:val="006463C0"/>
    <w:rsid w:val="006933C3"/>
    <w:rsid w:val="006B06F5"/>
    <w:rsid w:val="006B2684"/>
    <w:rsid w:val="007201FB"/>
    <w:rsid w:val="0072298D"/>
    <w:rsid w:val="00743AA2"/>
    <w:rsid w:val="007A2546"/>
    <w:rsid w:val="00804432"/>
    <w:rsid w:val="00837CFB"/>
    <w:rsid w:val="00876043"/>
    <w:rsid w:val="008B14F4"/>
    <w:rsid w:val="008D23D9"/>
    <w:rsid w:val="008D6181"/>
    <w:rsid w:val="00907CFF"/>
    <w:rsid w:val="00933E83"/>
    <w:rsid w:val="00947CFA"/>
    <w:rsid w:val="00975E99"/>
    <w:rsid w:val="00A344A2"/>
    <w:rsid w:val="00A53D00"/>
    <w:rsid w:val="00AC2720"/>
    <w:rsid w:val="00B451CB"/>
    <w:rsid w:val="00C3156A"/>
    <w:rsid w:val="00C95667"/>
    <w:rsid w:val="00CC3363"/>
    <w:rsid w:val="00CD2A9F"/>
    <w:rsid w:val="00D16EC6"/>
    <w:rsid w:val="00D64AAC"/>
    <w:rsid w:val="00D950F9"/>
    <w:rsid w:val="00D95BDA"/>
    <w:rsid w:val="00D9734D"/>
    <w:rsid w:val="00DE04AA"/>
    <w:rsid w:val="00DE2B14"/>
    <w:rsid w:val="00E565CC"/>
    <w:rsid w:val="00E8304F"/>
    <w:rsid w:val="00EB4D6A"/>
    <w:rsid w:val="00F04C96"/>
    <w:rsid w:val="00F07943"/>
    <w:rsid w:val="00F15B2B"/>
    <w:rsid w:val="00F32C39"/>
    <w:rsid w:val="00F60853"/>
    <w:rsid w:val="00FC62B5"/>
    <w:rsid w:val="00FE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7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4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4C96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D95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8"/>
      <w:sz w:val="24"/>
      <w:szCs w:val="24"/>
      <w:lang w:eastAsia="ru-RU" w:bidi="gu-IN"/>
    </w:rPr>
  </w:style>
  <w:style w:type="paragraph" w:customStyle="1" w:styleId="Standard">
    <w:name w:val="Standard"/>
    <w:rsid w:val="006463C0"/>
    <w:pPr>
      <w:suppressAutoHyphens/>
      <w:autoSpaceDN w:val="0"/>
    </w:pPr>
    <w:rPr>
      <w:rFonts w:ascii="Calibri" w:eastAsia="Calibri" w:hAnsi="Calibri" w:cs="Times New Roman"/>
      <w:kern w:val="3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9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C534876F</Template>
  <TotalTime>33</TotalTime>
  <Pages>9</Pages>
  <Words>2302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Лисенкова Марина Владимировна</cp:lastModifiedBy>
  <cp:revision>9</cp:revision>
  <dcterms:created xsi:type="dcterms:W3CDTF">2013-03-03T18:32:00Z</dcterms:created>
  <dcterms:modified xsi:type="dcterms:W3CDTF">2022-02-17T09:22:00Z</dcterms:modified>
</cp:coreProperties>
</file>